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961D81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8028</w:t>
      </w:r>
      <w:r w:rsidR="00917478">
        <w:rPr>
          <w:rFonts w:cs="Arial"/>
          <w:sz w:val="24"/>
          <w:szCs w:val="24"/>
        </w:rPr>
        <w:t>5</w:t>
      </w:r>
    </w:p>
    <w:p w:rsidR="00411066" w:rsidRPr="00F45489" w:rsidRDefault="00961D81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C919B7">
        <w:rPr>
          <w:rFonts w:eastAsia="Times New Roman" w:cs="Arial"/>
          <w:sz w:val="24"/>
          <w:szCs w:val="20"/>
          <w:lang w:eastAsia="ar-SA"/>
        </w:rPr>
        <w:t>Fukuoka, Japan, 5 - 9 February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917478">
        <w:rPr>
          <w:rFonts w:eastAsia="Times New Roman" w:cs="Arial"/>
          <w:sz w:val="22"/>
          <w:szCs w:val="20"/>
          <w:lang w:eastAsia="ar-SA"/>
        </w:rPr>
        <w:t>Report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424DDE">
        <w:rPr>
          <w:rFonts w:eastAsia="Times New Roman" w:cs="Arial"/>
          <w:sz w:val="22"/>
          <w:szCs w:val="20"/>
          <w:lang w:eastAsia="ar-SA"/>
        </w:rPr>
        <w:t>of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</w:t>
      </w:r>
      <w:r w:rsidR="00237849">
        <w:rPr>
          <w:rFonts w:eastAsia="Times New Roman" w:cs="Arial"/>
          <w:sz w:val="22"/>
          <w:szCs w:val="20"/>
          <w:lang w:eastAsia="ar-SA"/>
        </w:rPr>
        <w:t>FS_CAV (7.4) and FS_5GLAN (7.5)</w:t>
      </w:r>
      <w:r w:rsidR="002012B2">
        <w:rPr>
          <w:rFonts w:eastAsia="맑은 고딕" w:cs="Arial" w:hint="eastAsia"/>
          <w:sz w:val="22"/>
          <w:szCs w:val="20"/>
          <w:lang w:eastAsia="ko-KR"/>
        </w:rPr>
        <w:t xml:space="preserve"> 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237849">
        <w:rPr>
          <w:rFonts w:eastAsia="Times New Roman" w:cs="Arial"/>
          <w:sz w:val="22"/>
          <w:szCs w:val="20"/>
          <w:lang w:eastAsia="ar-SA"/>
        </w:rPr>
        <w:t>4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and </w:t>
      </w:r>
      <w:r w:rsidR="00237849">
        <w:rPr>
          <w:rFonts w:eastAsia="Times New Roman" w:cs="Arial"/>
          <w:sz w:val="22"/>
          <w:szCs w:val="20"/>
          <w:lang w:eastAsia="ar-SA"/>
        </w:rPr>
        <w:t>7.5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>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FS_CAV and FS_5GLAN </w:t>
      </w:r>
      <w:r w:rsidR="00917478" w:rsidRPr="00917478">
        <w:rPr>
          <w:rFonts w:eastAsia="MS Mincho" w:cs="Arial"/>
          <w:bCs/>
          <w:sz w:val="36"/>
          <w:szCs w:val="36"/>
          <w:u w:val="single"/>
          <w:lang w:eastAsia="ar-SA"/>
        </w:rPr>
        <w:t>Drafting Group Report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37849" w:rsidRPr="00F774D3" w:rsidRDefault="00237849" w:rsidP="0023784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37849">
        <w:rPr>
          <w:rFonts w:eastAsia="Arial Unicode MS"/>
          <w:sz w:val="24"/>
          <w:szCs w:val="24"/>
          <w:highlight w:val="yellow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237849" w:rsidRPr="00772E0F" w:rsidRDefault="00237849" w:rsidP="0023784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237849" w:rsidRPr="00015298" w:rsidRDefault="00237849" w:rsidP="0023784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17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702"/>
        <w:gridCol w:w="3039"/>
        <w:gridCol w:w="3039"/>
      </w:tblGrid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7E615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7E615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BD600A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37849" w:rsidRPr="000125EA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46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63A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BMNS+LUCIA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CF100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7915F6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 w:themeColor="text1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4C4A40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7E615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7E615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7E615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7E615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5A2472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63A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BMNS+LUCIA</w:t>
            </w:r>
          </w:p>
          <w:p w:rsidR="00237849" w:rsidRPr="00AB0F3E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6620C9" w:rsidRDefault="00237849" w:rsidP="007E6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237849" w:rsidRPr="00015298" w:rsidRDefault="00237849" w:rsidP="0023784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CAV+5GLAN and BMNS+LUCIA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ePWS+MPS</w:t>
      </w:r>
      <w:proofErr w:type="spellEnd"/>
      <w:r>
        <w:rPr>
          <w:rFonts w:eastAsia="Times New Roman"/>
          <w:b/>
          <w:sz w:val="20"/>
          <w:szCs w:val="20"/>
          <w:lang w:val="en-US"/>
        </w:rPr>
        <w:t xml:space="preserve"> and enIMS+5GMSG+eLESTR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RAILWAY and HYPOS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98"/>
        <w:gridCol w:w="1918"/>
        <w:gridCol w:w="2421"/>
        <w:gridCol w:w="4578"/>
        <w:gridCol w:w="1805"/>
        <w:gridCol w:w="3079"/>
      </w:tblGrid>
      <w:tr w:rsidR="00BE702A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BE702A" w:rsidRPr="00F45489" w:rsidRDefault="00BE702A" w:rsidP="007E615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BE702A" w:rsidRPr="00B04844" w:rsidTr="00BE702A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BE702A" w:rsidRPr="00F45489" w:rsidRDefault="00BE702A" w:rsidP="007E6156">
            <w:pPr>
              <w:pStyle w:val="Heading2"/>
            </w:pPr>
            <w:r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P-170169]</w:t>
            </w:r>
          </w:p>
        </w:tc>
      </w:tr>
      <w:tr w:rsidR="00BE702A" w:rsidRPr="00B04844" w:rsidTr="00946126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E702A" w:rsidRPr="004067FF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E702A" w:rsidRPr="00411066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22.804v1.0.0</w:t>
            </w:r>
          </w:p>
          <w:p w:rsidR="00BE702A" w:rsidRPr="00411066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BE702A" w:rsidRPr="004070E3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E702A" w:rsidRPr="004070E3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E702A" w:rsidRPr="00262921" w:rsidTr="0094612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61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BE702A" w:rsidRPr="0094612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S1-180125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CAV – update of security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Revised to S1-180330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46126" w:rsidRPr="00262921" w:rsidTr="0094612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61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52540D" w:rsidP="007E6156">
            <w:pPr>
              <w:snapToGrid w:val="0"/>
              <w:spacing w:after="0" w:line="240" w:lineRule="auto"/>
            </w:pPr>
            <w:hyperlink r:id="rId10" w:history="1">
              <w:r w:rsidR="00946126" w:rsidRPr="00946126">
                <w:rPr>
                  <w:rStyle w:val="Hyperlink"/>
                  <w:rFonts w:cs="Arial"/>
                  <w:color w:val="auto"/>
                </w:rPr>
                <w:t>S1-180330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CAV – update of security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Revision of S1-180125.</w:t>
            </w:r>
          </w:p>
        </w:tc>
      </w:tr>
      <w:tr w:rsidR="00BE702A" w:rsidRPr="00262921" w:rsidTr="0094612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61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BE702A" w:rsidRPr="0094612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S1-180108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Siemens AG, Nokia, Qualcomm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CAV – deployment for automation in vertical domains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Revised to S1-180331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461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46126" w:rsidRPr="00262921" w:rsidTr="0094612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61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52540D" w:rsidP="007E6156">
            <w:pPr>
              <w:snapToGrid w:val="0"/>
              <w:spacing w:after="0" w:line="240" w:lineRule="auto"/>
            </w:pPr>
            <w:hyperlink r:id="rId12" w:history="1">
              <w:r w:rsidR="00946126" w:rsidRPr="00946126">
                <w:rPr>
                  <w:rStyle w:val="Hyperlink"/>
                  <w:rFonts w:cs="Arial"/>
                  <w:color w:val="auto"/>
                </w:rPr>
                <w:t>S1-180331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Siemens AG, Nokia, Qualcomm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CAV – deployment for automation in vertical domains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126" w:rsidRPr="00946126" w:rsidRDefault="009461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6126">
              <w:rPr>
                <w:rFonts w:eastAsia="Times New Roman" w:cs="Arial"/>
                <w:szCs w:val="18"/>
                <w:lang w:eastAsia="ar-SA"/>
              </w:rPr>
              <w:t>Revision of S1-180108.</w:t>
            </w:r>
          </w:p>
        </w:tc>
      </w:tr>
      <w:tr w:rsidR="00BE702A" w:rsidRPr="00B04844" w:rsidTr="00BE702A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E702A" w:rsidRPr="00F45489" w:rsidRDefault="00BE702A" w:rsidP="007E615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Updates of existing use cases</w:t>
            </w:r>
          </w:p>
        </w:tc>
      </w:tr>
      <w:tr w:rsidR="00BE702A" w:rsidRPr="00262921" w:rsidTr="007E61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S1-180135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update of Annex A_2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7E61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1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52540D" w:rsidP="007E6156">
            <w:pPr>
              <w:snapToGrid w:val="0"/>
              <w:spacing w:after="0" w:line="240" w:lineRule="auto"/>
            </w:pPr>
            <w:hyperlink r:id="rId14" w:history="1">
              <w:r w:rsidR="00BE702A" w:rsidRPr="007E6156">
                <w:rPr>
                  <w:rStyle w:val="Hyperlink"/>
                  <w:rFonts w:cs="Arial"/>
                  <w:color w:val="auto"/>
                </w:rPr>
                <w:t>S1-180276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CAV – update of Annex A_2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Revised to S1-180332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Revision of S1-180135.</w:t>
            </w:r>
          </w:p>
        </w:tc>
      </w:tr>
      <w:tr w:rsidR="007E6156" w:rsidRPr="00262921" w:rsidTr="007E61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1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52540D" w:rsidP="007E6156">
            <w:pPr>
              <w:snapToGrid w:val="0"/>
              <w:spacing w:after="0" w:line="240" w:lineRule="auto"/>
            </w:pPr>
            <w:hyperlink r:id="rId15" w:history="1">
              <w:r w:rsidR="007E6156" w:rsidRPr="007E6156">
                <w:rPr>
                  <w:rStyle w:val="Hyperlink"/>
                  <w:rFonts w:cs="Arial"/>
                  <w:color w:val="auto"/>
                </w:rPr>
                <w:t>S1-180332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CAV – update of Annex A_2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i/>
                <w:szCs w:val="18"/>
                <w:lang w:eastAsia="ar-SA"/>
              </w:rPr>
              <w:t>Revision of S1-180135.</w:t>
            </w:r>
          </w:p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Revision of S1-180276.</w:t>
            </w:r>
          </w:p>
        </w:tc>
      </w:tr>
      <w:tr w:rsidR="00BE702A" w:rsidRPr="00262921" w:rsidTr="007E61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1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BE702A" w:rsidRPr="007E615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S1-180140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Nokia, Nokia Shanghai Bell, Siemens, Qualcomm Inc.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 xml:space="preserve">FS_CAV deployment </w:t>
            </w:r>
            <w:proofErr w:type="spellStart"/>
            <w:r w:rsidRPr="007E6156">
              <w:rPr>
                <w:rFonts w:eastAsia="Times New Roman" w:cs="Arial"/>
                <w:szCs w:val="18"/>
                <w:lang w:eastAsia="ar-SA"/>
              </w:rPr>
              <w:t>cleanup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Revised to S1-180333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7E615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E6156" w:rsidRPr="00262921" w:rsidTr="00D72DB2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1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52540D" w:rsidP="007E6156">
            <w:pPr>
              <w:snapToGrid w:val="0"/>
              <w:spacing w:after="0" w:line="240" w:lineRule="auto"/>
            </w:pPr>
            <w:hyperlink r:id="rId17" w:history="1">
              <w:r w:rsidR="007E6156" w:rsidRPr="007E6156">
                <w:rPr>
                  <w:rStyle w:val="Hyperlink"/>
                  <w:rFonts w:cs="Arial"/>
                  <w:color w:val="auto"/>
                </w:rPr>
                <w:t>S1-180333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Nokia, Nokia Shanghai Bell, Siemens, Qualcomm Inc.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 xml:space="preserve">FS_CAV deployment </w:t>
            </w:r>
            <w:proofErr w:type="spellStart"/>
            <w:r w:rsidRPr="007E6156">
              <w:rPr>
                <w:rFonts w:eastAsia="Times New Roman" w:cs="Arial"/>
                <w:szCs w:val="18"/>
                <w:lang w:eastAsia="ar-SA"/>
              </w:rPr>
              <w:t>cleanup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56" w:rsidRPr="007E6156" w:rsidRDefault="007E615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156">
              <w:rPr>
                <w:rFonts w:eastAsia="Times New Roman" w:cs="Arial"/>
                <w:szCs w:val="18"/>
                <w:lang w:eastAsia="ar-SA"/>
              </w:rPr>
              <w:t>Revision of S1-180140.</w:t>
            </w:r>
          </w:p>
        </w:tc>
      </w:tr>
      <w:tr w:rsidR="00BE702A" w:rsidRPr="00262921" w:rsidTr="00D72DB2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2D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E702A" w:rsidRPr="00D72D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S1-180195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CAV – editorial clean-up of challenges and requirements in clause 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Revised to S1-180338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72DB2" w:rsidRPr="00262921" w:rsidTr="00D72DB2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2D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52540D" w:rsidP="007E6156">
            <w:pPr>
              <w:snapToGrid w:val="0"/>
              <w:spacing w:after="0" w:line="240" w:lineRule="auto"/>
            </w:pPr>
            <w:hyperlink r:id="rId19" w:history="1">
              <w:r w:rsidR="00D72DB2" w:rsidRPr="00D72DB2">
                <w:rPr>
                  <w:rStyle w:val="Hyperlink"/>
                  <w:rFonts w:cs="Arial"/>
                  <w:color w:val="auto"/>
                </w:rPr>
                <w:t>S1-180338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CAV – editorial clean-up of challenges and requirements in clause 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Revision of S1-180195.</w:t>
            </w:r>
          </w:p>
        </w:tc>
      </w:tr>
      <w:tr w:rsidR="00BE702A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BE702A" w:rsidRPr="003210A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S1-180042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lastRenderedPageBreak/>
              <w:t>Universität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10AA">
              <w:rPr>
                <w:rFonts w:eastAsia="Times New Roman" w:cs="Arial"/>
                <w:szCs w:val="18"/>
                <w:lang w:eastAsia="ar-SA"/>
              </w:rPr>
              <w:lastRenderedPageBreak/>
              <w:t xml:space="preserve">Update of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5.8.2 (Low-latency audio streaming for live performance)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10AA">
              <w:rPr>
                <w:rFonts w:eastAsia="Times New Roman" w:cs="Arial"/>
                <w:szCs w:val="18"/>
                <w:lang w:eastAsia="ar-SA"/>
              </w:rPr>
              <w:t>Revised to S1-180334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210AA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52540D" w:rsidP="007E6156">
            <w:pPr>
              <w:snapToGrid w:val="0"/>
              <w:spacing w:after="0" w:line="240" w:lineRule="auto"/>
            </w:pPr>
            <w:hyperlink r:id="rId21" w:history="1">
              <w:r w:rsidR="003210AA" w:rsidRPr="00114FE1">
                <w:rPr>
                  <w:rStyle w:val="Hyperlink"/>
                  <w:rFonts w:cs="Arial"/>
                  <w:color w:val="auto"/>
                </w:rPr>
                <w:t>S1-180334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 xml:space="preserve">Update of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5.8.2 (Low-latency audio streaming for live performance)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Revised to S1-180362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Revision of S1-180042.</w:t>
            </w:r>
          </w:p>
        </w:tc>
      </w:tr>
      <w:tr w:rsidR="00114FE1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52540D" w:rsidP="007E6156">
            <w:pPr>
              <w:snapToGrid w:val="0"/>
              <w:spacing w:after="0" w:line="240" w:lineRule="auto"/>
            </w:pPr>
            <w:hyperlink r:id="rId22" w:history="1">
              <w:r w:rsidR="00114FE1" w:rsidRPr="00114FE1">
                <w:rPr>
                  <w:rStyle w:val="Hyperlink"/>
                  <w:rFonts w:cs="Arial"/>
                  <w:color w:val="auto"/>
                </w:rPr>
                <w:t>S1-180362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 xml:space="preserve">Update of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5.8.2 (Low-latency audio streaming for live performance)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i/>
                <w:szCs w:val="18"/>
                <w:lang w:eastAsia="ar-SA"/>
              </w:rPr>
              <w:t>Revision of S1-180042.</w:t>
            </w:r>
          </w:p>
          <w:p w:rsid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Revision of S1-180334.</w:t>
            </w:r>
          </w:p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(new number assigned due to upload mistake)</w:t>
            </w:r>
          </w:p>
        </w:tc>
      </w:tr>
      <w:tr w:rsidR="00BE702A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BE702A" w:rsidRPr="003210A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S1-180044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(FAU),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10AA">
              <w:rPr>
                <w:rFonts w:eastAsia="Times New Roman" w:cs="Arial"/>
                <w:szCs w:val="18"/>
                <w:lang w:eastAsia="ar-SA"/>
              </w:rPr>
              <w:t xml:space="preserve">Update on </w:t>
            </w:r>
            <w:proofErr w:type="spellStart"/>
            <w:r w:rsidRPr="003210AA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3210AA">
              <w:rPr>
                <w:rFonts w:eastAsia="Times New Roman" w:cs="Arial"/>
                <w:szCs w:val="18"/>
                <w:lang w:eastAsia="ar-SA"/>
              </w:rPr>
              <w:t xml:space="preserve"> 5.8.3 Low-latency audio streaming for local conference systems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10AA">
              <w:rPr>
                <w:rFonts w:eastAsia="Times New Roman" w:cs="Arial"/>
                <w:szCs w:val="18"/>
                <w:lang w:eastAsia="ar-SA"/>
              </w:rPr>
              <w:t>Revised to S1-180335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210A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210AA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52540D" w:rsidP="007E6156">
            <w:pPr>
              <w:snapToGrid w:val="0"/>
              <w:spacing w:after="0" w:line="240" w:lineRule="auto"/>
            </w:pPr>
            <w:hyperlink r:id="rId24" w:history="1">
              <w:r w:rsidR="003210AA" w:rsidRPr="00114FE1">
                <w:rPr>
                  <w:rStyle w:val="Hyperlink"/>
                  <w:rFonts w:cs="Arial"/>
                  <w:color w:val="auto"/>
                </w:rPr>
                <w:t>S1-180335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(FAU),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 xml:space="preserve">Update on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5.8.3 Low-latency audio streaming for local conference systems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Revised to S1-180363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210AA" w:rsidRPr="00114FE1" w:rsidRDefault="003210A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Revision of S1-180044.</w:t>
            </w:r>
          </w:p>
        </w:tc>
      </w:tr>
      <w:tr w:rsidR="00114FE1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52540D" w:rsidP="007E6156">
            <w:pPr>
              <w:snapToGrid w:val="0"/>
              <w:spacing w:after="0" w:line="240" w:lineRule="auto"/>
            </w:pPr>
            <w:hyperlink r:id="rId25" w:history="1">
              <w:r w:rsidR="00114FE1" w:rsidRPr="00114FE1">
                <w:rPr>
                  <w:rStyle w:val="Hyperlink"/>
                  <w:rFonts w:cs="Arial"/>
                  <w:color w:val="auto"/>
                </w:rPr>
                <w:t>S1-180363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lastRenderedPageBreak/>
              <w:t>Universität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(FAU),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lastRenderedPageBreak/>
              <w:t xml:space="preserve">Update on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5.8.3 Low-latency audio streaming for local conference systems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i/>
                <w:szCs w:val="18"/>
                <w:lang w:eastAsia="ar-SA"/>
              </w:rPr>
              <w:t>Revision of S1-180044.</w:t>
            </w:r>
          </w:p>
          <w:p w:rsid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Revision of S1-180335.</w:t>
            </w:r>
          </w:p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(new number assigned due to upload mistake)</w:t>
            </w:r>
          </w:p>
        </w:tc>
      </w:tr>
      <w:tr w:rsidR="00BE702A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46BE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46BE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E702A" w:rsidRPr="003646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S1-180043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46BE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46BE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6BE">
              <w:rPr>
                <w:rFonts w:eastAsia="Times New Roman" w:cs="Arial"/>
                <w:szCs w:val="18"/>
                <w:lang w:eastAsia="ar-SA"/>
              </w:rPr>
              <w:t xml:space="preserve">Update of </w:t>
            </w: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3646BE">
              <w:rPr>
                <w:rFonts w:eastAsia="Times New Roman" w:cs="Arial"/>
                <w:szCs w:val="18"/>
                <w:lang w:eastAsia="ar-SA"/>
              </w:rPr>
              <w:t xml:space="preserve"> 5.8.4 (High data rate video streaming / professional video production)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46BE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6BE">
              <w:rPr>
                <w:rFonts w:eastAsia="Times New Roman" w:cs="Arial"/>
                <w:szCs w:val="18"/>
                <w:lang w:eastAsia="ar-SA"/>
              </w:rPr>
              <w:t>Revised to S1-180336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46BE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646BE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46BE" w:rsidRPr="00114FE1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46BE" w:rsidRPr="00114FE1" w:rsidRDefault="0052540D" w:rsidP="007E6156">
            <w:pPr>
              <w:snapToGrid w:val="0"/>
              <w:spacing w:after="0" w:line="240" w:lineRule="auto"/>
            </w:pPr>
            <w:hyperlink r:id="rId27" w:history="1">
              <w:r w:rsidR="003646BE" w:rsidRPr="00114FE1">
                <w:rPr>
                  <w:rStyle w:val="Hyperlink"/>
                  <w:rFonts w:cs="Arial"/>
                  <w:color w:val="auto"/>
                </w:rPr>
                <w:t>S1-180336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46BE" w:rsidRPr="00114FE1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46BE" w:rsidRPr="00114FE1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 xml:space="preserve">Update of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5.8.4 (High data rate video streaming / professional video production)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46BE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Revised to S1-180364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46BE" w:rsidRPr="00114FE1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Revision of S1-180043.</w:t>
            </w:r>
          </w:p>
        </w:tc>
      </w:tr>
      <w:tr w:rsidR="00114FE1" w:rsidRPr="00262921" w:rsidTr="00114FE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52540D" w:rsidP="007E6156">
            <w:pPr>
              <w:snapToGrid w:val="0"/>
              <w:spacing w:after="0" w:line="240" w:lineRule="auto"/>
            </w:pPr>
            <w:hyperlink r:id="rId28" w:history="1">
              <w:r w:rsidR="00114FE1" w:rsidRPr="00114FE1">
                <w:rPr>
                  <w:rStyle w:val="Hyperlink"/>
                  <w:rFonts w:cs="Arial"/>
                  <w:color w:val="auto"/>
                </w:rPr>
                <w:t>S1-180364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 xml:space="preserve">Update of </w:t>
            </w:r>
            <w:proofErr w:type="spellStart"/>
            <w:r w:rsidRPr="00114FE1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114FE1">
              <w:rPr>
                <w:rFonts w:eastAsia="Times New Roman" w:cs="Arial"/>
                <w:szCs w:val="18"/>
                <w:lang w:eastAsia="ar-SA"/>
              </w:rPr>
              <w:t xml:space="preserve"> 5.8.4 (High data rate video streaming / professional video production)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i/>
                <w:szCs w:val="18"/>
                <w:lang w:eastAsia="ar-SA"/>
              </w:rPr>
              <w:t>Revision of S1-180043.</w:t>
            </w:r>
          </w:p>
          <w:p w:rsid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4FE1">
              <w:rPr>
                <w:rFonts w:eastAsia="Times New Roman" w:cs="Arial"/>
                <w:szCs w:val="18"/>
                <w:lang w:eastAsia="ar-SA"/>
              </w:rPr>
              <w:t>Revision of S1-180336.</w:t>
            </w:r>
          </w:p>
          <w:p w:rsidR="00114FE1" w:rsidRPr="00114FE1" w:rsidRDefault="00114FE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(new number assigned due to upload mistake)</w:t>
            </w:r>
          </w:p>
        </w:tc>
      </w:tr>
      <w:tr w:rsidR="00BE702A" w:rsidRPr="00262921" w:rsidTr="00985370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85370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53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85370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BE702A" w:rsidRPr="00985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S1-180123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85370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370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85370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370">
              <w:rPr>
                <w:rFonts w:eastAsia="Times New Roman" w:cs="Arial"/>
                <w:szCs w:val="18"/>
                <w:lang w:eastAsia="ar-SA"/>
              </w:rPr>
              <w:t>CAV – update of power generation use cases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85370" w:rsidRDefault="00985370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370">
              <w:rPr>
                <w:rFonts w:eastAsia="Times New Roman" w:cs="Arial"/>
                <w:szCs w:val="18"/>
                <w:lang w:eastAsia="ar-SA"/>
              </w:rPr>
              <w:t>Revised to S1-180339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985370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5370" w:rsidRPr="00262921" w:rsidTr="001E271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370" w:rsidRPr="00985370" w:rsidRDefault="00985370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853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370" w:rsidRPr="00985370" w:rsidRDefault="0052540D" w:rsidP="007E6156">
            <w:pPr>
              <w:snapToGrid w:val="0"/>
              <w:spacing w:after="0" w:line="240" w:lineRule="auto"/>
            </w:pPr>
            <w:hyperlink r:id="rId30" w:history="1">
              <w:r w:rsidR="00985370" w:rsidRPr="00985370">
                <w:rPr>
                  <w:rStyle w:val="Hyperlink"/>
                  <w:rFonts w:cs="Arial"/>
                  <w:color w:val="auto"/>
                </w:rPr>
                <w:t>S1-180339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370" w:rsidRPr="00985370" w:rsidRDefault="00985370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370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370" w:rsidRPr="00985370" w:rsidRDefault="00985370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370">
              <w:rPr>
                <w:rFonts w:eastAsia="Times New Roman" w:cs="Arial"/>
                <w:szCs w:val="18"/>
                <w:lang w:eastAsia="ar-SA"/>
              </w:rPr>
              <w:t>CAV – update of power generation use cases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370" w:rsidRPr="00985370" w:rsidRDefault="00985370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370" w:rsidRPr="00985370" w:rsidRDefault="00985370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5370">
              <w:rPr>
                <w:rFonts w:eastAsia="Times New Roman" w:cs="Arial"/>
                <w:szCs w:val="18"/>
                <w:lang w:eastAsia="ar-SA"/>
              </w:rPr>
              <w:t>Revision of S1-180123.</w:t>
            </w:r>
          </w:p>
        </w:tc>
      </w:tr>
      <w:tr w:rsidR="00BE702A" w:rsidRPr="00262921" w:rsidTr="001E271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BE702A" w:rsidRPr="001E271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S1-180120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CAV – factories of the future | security for plug and produce | update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Revised to S1-180346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E2713" w:rsidRPr="00262921" w:rsidTr="001E271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52540D" w:rsidP="007E6156">
            <w:pPr>
              <w:snapToGrid w:val="0"/>
              <w:spacing w:after="0" w:line="240" w:lineRule="auto"/>
            </w:pPr>
            <w:hyperlink r:id="rId32" w:history="1">
              <w:r w:rsidR="001E2713" w:rsidRPr="001E2713">
                <w:rPr>
                  <w:rStyle w:val="Hyperlink"/>
                  <w:rFonts w:cs="Arial"/>
                  <w:color w:val="auto"/>
                </w:rPr>
                <w:t>S1-180346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CAV – factories of the future | security for plug and produce | update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Revision of S1-180120.</w:t>
            </w:r>
          </w:p>
        </w:tc>
      </w:tr>
      <w:tr w:rsidR="00BE702A" w:rsidRPr="00262921" w:rsidTr="0068781F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BE702A" w:rsidRPr="001E271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S1-180119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CAV – update of "flexible, modular assembly area"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713">
              <w:rPr>
                <w:rFonts w:eastAsia="Times New Roman" w:cs="Arial"/>
                <w:szCs w:val="18"/>
                <w:lang w:eastAsia="ar-SA"/>
              </w:rPr>
              <w:t>Revised to S1-180489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E271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8781F" w:rsidRPr="00262921" w:rsidTr="0068781F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781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8781F" w:rsidRPr="0068781F" w:rsidRDefault="0052540D" w:rsidP="00FA6769">
            <w:pPr>
              <w:snapToGrid w:val="0"/>
              <w:spacing w:after="0" w:line="240" w:lineRule="auto"/>
            </w:pPr>
            <w:hyperlink r:id="rId34" w:history="1">
              <w:r w:rsidR="0068781F" w:rsidRPr="0068781F">
                <w:rPr>
                  <w:rStyle w:val="Hyperlink"/>
                  <w:rFonts w:cs="Arial"/>
                  <w:color w:val="auto"/>
                </w:rPr>
                <w:t>S1-180489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szCs w:val="18"/>
                <w:lang w:eastAsia="ar-SA"/>
              </w:rPr>
              <w:t>CAV – update of "flexible, modular assembly area"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szCs w:val="18"/>
                <w:lang w:eastAsia="ar-SA"/>
              </w:rPr>
              <w:t>Revised to S1-180347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szCs w:val="18"/>
                <w:lang w:eastAsia="ar-SA"/>
              </w:rPr>
              <w:t>Revision of S1-180119.</w:t>
            </w:r>
          </w:p>
        </w:tc>
      </w:tr>
      <w:tr w:rsidR="0068781F" w:rsidRPr="00262921" w:rsidTr="0068781F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781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81F" w:rsidRPr="0068781F" w:rsidRDefault="0052540D" w:rsidP="00FA6769">
            <w:pPr>
              <w:snapToGrid w:val="0"/>
              <w:spacing w:after="0" w:line="240" w:lineRule="auto"/>
              <w:rPr>
                <w:rFonts w:cs="Arial"/>
              </w:rPr>
            </w:pPr>
            <w:hyperlink r:id="rId35" w:history="1">
              <w:r w:rsidR="0068781F" w:rsidRPr="0068781F">
                <w:rPr>
                  <w:rStyle w:val="Hyperlink"/>
                  <w:rFonts w:cs="Arial"/>
                  <w:color w:val="auto"/>
                </w:rPr>
                <w:t>S1-180347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szCs w:val="18"/>
                <w:lang w:eastAsia="ar-SA"/>
              </w:rPr>
              <w:t>CAV – update of "flexible, modular assembly area"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i/>
                <w:szCs w:val="18"/>
                <w:lang w:eastAsia="ar-SA"/>
              </w:rPr>
              <w:t>Revision of S1-180119.</w:t>
            </w:r>
          </w:p>
          <w:p w:rsidR="0068781F" w:rsidRPr="0068781F" w:rsidRDefault="0068781F" w:rsidP="00FA676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781F">
              <w:rPr>
                <w:rFonts w:eastAsia="Times New Roman" w:cs="Arial"/>
                <w:szCs w:val="18"/>
                <w:lang w:eastAsia="ar-SA"/>
              </w:rPr>
              <w:t>Revision of S1-180489.</w:t>
            </w:r>
          </w:p>
        </w:tc>
      </w:tr>
      <w:tr w:rsidR="001E2713" w:rsidRPr="00262921" w:rsidTr="001E271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68781F" w:rsidP="007E6156">
            <w:pPr>
              <w:snapToGrid w:val="0"/>
              <w:spacing w:after="0" w:line="240" w:lineRule="auto"/>
            </w:pPr>
            <w:r>
              <w:rPr>
                <w:rFonts w:cs="Arial"/>
              </w:rPr>
              <w:t>S1-180348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68781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 Drafting Group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68781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Discussion on CAV Terminology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1E271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713" w:rsidRPr="001E2713" w:rsidRDefault="0068781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New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assigned during Drafting </w:t>
            </w:r>
            <w:r>
              <w:rPr>
                <w:rFonts w:eastAsia="Times New Roman" w:cs="Arial"/>
                <w:szCs w:val="18"/>
                <w:lang w:eastAsia="ar-SA"/>
              </w:rPr>
              <w:lastRenderedPageBreak/>
              <w:t>Group session</w:t>
            </w:r>
          </w:p>
        </w:tc>
      </w:tr>
      <w:tr w:rsidR="00BE702A" w:rsidRPr="00262921" w:rsidTr="00D72DB2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3646BE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46B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3646BE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BE702A" w:rsidRPr="003646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S1-180147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3646BE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6BE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3646BE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6BE">
              <w:rPr>
                <w:rFonts w:eastAsia="Times New Roman" w:cs="Arial"/>
                <w:szCs w:val="18"/>
                <w:lang w:eastAsia="ar-SA"/>
              </w:rPr>
              <w:t>FS_CAV – AR latency requirement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3646BE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46B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46BE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702A" w:rsidRPr="003646BE" w:rsidRDefault="003646BE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646B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702A" w:rsidRPr="00262921" w:rsidTr="00D72DB2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2D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BE702A" w:rsidRPr="00D72D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S1-180101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CAV- AR Use case in FS_CAV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Revised to S1-180337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72DB2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72DB2" w:rsidRPr="00262921" w:rsidTr="00D72DB2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2D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52540D" w:rsidP="007E6156">
            <w:pPr>
              <w:snapToGrid w:val="0"/>
              <w:spacing w:after="0" w:line="240" w:lineRule="auto"/>
            </w:pPr>
            <w:hyperlink r:id="rId38" w:history="1">
              <w:r w:rsidR="00D72DB2" w:rsidRPr="00D72DB2">
                <w:rPr>
                  <w:rStyle w:val="Hyperlink"/>
                  <w:rFonts w:cs="Arial"/>
                  <w:color w:val="auto"/>
                </w:rPr>
                <w:t>S1-180337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CAV- AR Use case in FS_CAV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DB2" w:rsidRPr="00D72DB2" w:rsidRDefault="00D72DB2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DB2">
              <w:rPr>
                <w:rFonts w:eastAsia="Times New Roman" w:cs="Arial"/>
                <w:szCs w:val="18"/>
                <w:lang w:eastAsia="ar-SA"/>
              </w:rPr>
              <w:t>Revision of S1-180101.</w:t>
            </w:r>
          </w:p>
        </w:tc>
      </w:tr>
      <w:tr w:rsidR="00BE702A" w:rsidRPr="00262921" w:rsidTr="0065224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S1-180117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update of serviceability and service description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65224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22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52241" w:rsidRDefault="0052540D" w:rsidP="007E6156">
            <w:pPr>
              <w:snapToGrid w:val="0"/>
              <w:spacing w:after="0" w:line="240" w:lineRule="auto"/>
            </w:pPr>
            <w:hyperlink r:id="rId40" w:history="1">
              <w:r w:rsidR="00BE702A" w:rsidRPr="00652241">
                <w:rPr>
                  <w:rStyle w:val="Hyperlink"/>
                  <w:rFonts w:cs="Arial"/>
                  <w:color w:val="auto"/>
                </w:rPr>
                <w:t>S1-180275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CAV – update of serviceability and service description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Revised to S1-180349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Revision of S1-180117.</w:t>
            </w:r>
          </w:p>
        </w:tc>
      </w:tr>
      <w:tr w:rsidR="00652241" w:rsidRPr="00262921" w:rsidTr="0065224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241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22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241" w:rsidRPr="00652241" w:rsidRDefault="0052540D" w:rsidP="007E6156">
            <w:pPr>
              <w:snapToGrid w:val="0"/>
              <w:spacing w:after="0" w:line="240" w:lineRule="auto"/>
            </w:pPr>
            <w:hyperlink r:id="rId41" w:history="1">
              <w:r w:rsidR="00652241" w:rsidRPr="00652241">
                <w:rPr>
                  <w:rStyle w:val="Hyperlink"/>
                  <w:rFonts w:cs="Arial"/>
                  <w:color w:val="auto"/>
                </w:rPr>
                <w:t>S1-180349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241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241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CAV – update of serviceability and service description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241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i/>
                <w:szCs w:val="18"/>
                <w:lang w:eastAsia="ar-SA"/>
              </w:rPr>
              <w:t>Revision of S1-180117.</w:t>
            </w:r>
          </w:p>
          <w:p w:rsidR="00652241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Revision of S1-180275.</w:t>
            </w:r>
          </w:p>
        </w:tc>
      </w:tr>
      <w:tr w:rsidR="00BE702A" w:rsidRPr="00262921" w:rsidTr="0065224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S1-180116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availability, reliability, and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652241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22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652241" w:rsidRDefault="0052540D" w:rsidP="007E6156">
            <w:pPr>
              <w:snapToGrid w:val="0"/>
              <w:spacing w:after="0" w:line="240" w:lineRule="auto"/>
            </w:pPr>
            <w:hyperlink r:id="rId43" w:history="1">
              <w:r w:rsidR="00BE702A" w:rsidRPr="00652241">
                <w:rPr>
                  <w:rStyle w:val="Hyperlink"/>
                  <w:rFonts w:cs="Arial"/>
                  <w:color w:val="auto"/>
                </w:rPr>
                <w:t>S1-180274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Siemens AG,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CAV – availability, reliability, and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5224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2241">
              <w:rPr>
                <w:rFonts w:eastAsia="Times New Roman" w:cs="Arial"/>
                <w:szCs w:val="18"/>
                <w:lang w:eastAsia="ar-SA"/>
              </w:rPr>
              <w:t>Revision of S1-180116.</w:t>
            </w:r>
          </w:p>
          <w:p w:rsidR="00652241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702A" w:rsidRPr="00652241" w:rsidRDefault="00652241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5224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702A" w:rsidRPr="00B04844" w:rsidTr="00BE0897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E702A" w:rsidRPr="00F45489" w:rsidRDefault="00BE702A" w:rsidP="007E615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(sub)clauses</w:t>
            </w:r>
          </w:p>
        </w:tc>
      </w:tr>
      <w:tr w:rsidR="00BE702A" w:rsidRPr="00262921" w:rsidTr="00BE089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08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BE702A" w:rsidRPr="00BE08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S1-180126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CAV – quantity structure for flexible, modular assembly area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Revised to S1-180357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0897" w:rsidRPr="00262921" w:rsidTr="00BE089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08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52540D" w:rsidP="007E6156">
            <w:pPr>
              <w:snapToGrid w:val="0"/>
              <w:spacing w:after="0" w:line="240" w:lineRule="auto"/>
            </w:pPr>
            <w:hyperlink r:id="rId45" w:history="1">
              <w:r w:rsidR="00BE0897" w:rsidRPr="00BE0897">
                <w:rPr>
                  <w:rStyle w:val="Hyperlink"/>
                  <w:rFonts w:cs="Arial"/>
                  <w:color w:val="auto"/>
                </w:rPr>
                <w:t>S1-180357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CAV – quantity structure for flexible, modular assembly area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Revision of S1-180126.</w:t>
            </w:r>
          </w:p>
        </w:tc>
      </w:tr>
      <w:tr w:rsidR="00BE702A" w:rsidRPr="00262921" w:rsidTr="00BE089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08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BE702A" w:rsidRPr="00BE08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S1-180133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CAV – conclusions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089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S1-180191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merged potential service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089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08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52540D" w:rsidP="007E6156">
            <w:pPr>
              <w:snapToGrid w:val="0"/>
              <w:spacing w:after="0" w:line="240" w:lineRule="auto"/>
            </w:pPr>
            <w:hyperlink r:id="rId48" w:history="1">
              <w:r w:rsidR="00BE702A" w:rsidRPr="00BE0897">
                <w:rPr>
                  <w:rStyle w:val="Hyperlink"/>
                  <w:rFonts w:cs="Arial"/>
                  <w:color w:val="auto"/>
                </w:rPr>
                <w:t>S1-180277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CAV – merged potential service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Revision of S1-180191.</w:t>
            </w:r>
          </w:p>
        </w:tc>
      </w:tr>
      <w:tr w:rsidR="00BE702A" w:rsidRPr="00262921" w:rsidTr="00DC233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233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BE702A" w:rsidRPr="00DC233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S1-180051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FS_CAV deployment scenarios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DC233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Revised to S1-180354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C2333" w:rsidRPr="00262921" w:rsidTr="00DC233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333" w:rsidRPr="00DC2333" w:rsidRDefault="00DC233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233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333" w:rsidRPr="00DC2333" w:rsidRDefault="0052540D" w:rsidP="007E6156">
            <w:pPr>
              <w:snapToGrid w:val="0"/>
              <w:spacing w:after="0" w:line="240" w:lineRule="auto"/>
            </w:pPr>
            <w:hyperlink r:id="rId50" w:history="1">
              <w:r w:rsidR="00DC2333" w:rsidRPr="00DC2333">
                <w:rPr>
                  <w:rStyle w:val="Hyperlink"/>
                  <w:rFonts w:cs="Arial"/>
                  <w:color w:val="auto"/>
                </w:rPr>
                <w:t>S1-180354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333" w:rsidRPr="00DC2333" w:rsidRDefault="00DC2333" w:rsidP="00DC233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Qualcomm Incorporated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, </w:t>
            </w:r>
            <w:r w:rsidRPr="00DC2333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333" w:rsidRPr="00DC2333" w:rsidRDefault="00DC233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FS_CAV deployment scenarios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333" w:rsidRPr="00DC2333" w:rsidRDefault="00DC233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333" w:rsidRDefault="00DC233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Revision of S1-180051.</w:t>
            </w:r>
          </w:p>
          <w:p w:rsidR="00DC2333" w:rsidRPr="00DC2333" w:rsidRDefault="00DC233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Merger of 051 and 148</w:t>
            </w:r>
          </w:p>
        </w:tc>
      </w:tr>
      <w:tr w:rsidR="00BE702A" w:rsidRPr="00262921" w:rsidTr="000930A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233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BE702A" w:rsidRPr="00DC233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S1-180148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FS_CAV – deployment for automation in vertical domains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DC233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2333">
              <w:rPr>
                <w:rFonts w:eastAsia="Times New Roman" w:cs="Arial"/>
                <w:szCs w:val="18"/>
                <w:lang w:eastAsia="ar-SA"/>
              </w:rPr>
              <w:t>Revised to S1-180354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DC233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0930A3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0930A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30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0930A3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BE702A" w:rsidRPr="000930A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S1-180028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0930A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30A3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0930A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30A3">
              <w:rPr>
                <w:rFonts w:eastAsia="Times New Roman" w:cs="Arial"/>
                <w:szCs w:val="18"/>
                <w:lang w:eastAsia="ar-SA"/>
              </w:rPr>
              <w:t>Smart Farming use case – Automated Irrigation System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0930A3" w:rsidRDefault="000930A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30A3">
              <w:rPr>
                <w:rFonts w:eastAsia="Times New Roman" w:cs="Arial"/>
                <w:szCs w:val="18"/>
                <w:lang w:eastAsia="ar-SA"/>
              </w:rPr>
              <w:t>Revised to S1-180355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0930A3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930A3" w:rsidRPr="00262921" w:rsidTr="003652A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A3" w:rsidRPr="000930A3" w:rsidRDefault="000930A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30A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A3" w:rsidRPr="000930A3" w:rsidRDefault="0052540D" w:rsidP="007E6156">
            <w:pPr>
              <w:snapToGrid w:val="0"/>
              <w:spacing w:after="0" w:line="240" w:lineRule="auto"/>
            </w:pPr>
            <w:hyperlink r:id="rId53" w:history="1">
              <w:r w:rsidR="000930A3" w:rsidRPr="000930A3">
                <w:rPr>
                  <w:rStyle w:val="Hyperlink"/>
                  <w:rFonts w:cs="Arial"/>
                  <w:color w:val="auto"/>
                </w:rPr>
                <w:t>S1-180355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A3" w:rsidRPr="000930A3" w:rsidRDefault="000930A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30A3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A3" w:rsidRPr="000930A3" w:rsidRDefault="000930A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30A3">
              <w:rPr>
                <w:rFonts w:eastAsia="Times New Roman" w:cs="Arial"/>
                <w:szCs w:val="18"/>
                <w:lang w:eastAsia="ar-SA"/>
              </w:rPr>
              <w:t>Smart Farming use case – Automated Irrigation System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A3" w:rsidRPr="000930A3" w:rsidRDefault="000930A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0A3" w:rsidRPr="000930A3" w:rsidRDefault="000930A3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30A3">
              <w:rPr>
                <w:rFonts w:eastAsia="Times New Roman" w:cs="Arial"/>
                <w:szCs w:val="18"/>
                <w:lang w:eastAsia="ar-SA"/>
              </w:rPr>
              <w:t>Revision of S1-180028.</w:t>
            </w:r>
          </w:p>
        </w:tc>
      </w:tr>
      <w:tr w:rsidR="00BE702A" w:rsidRPr="00262921" w:rsidTr="003652A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52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BE702A" w:rsidRPr="003652A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S1-180029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Smart Farming use case – 5G system to support protection against animal poaching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3652A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Revised to S1-180358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652A9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A9" w:rsidRPr="003652A9" w:rsidRDefault="003652A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52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A9" w:rsidRPr="003652A9" w:rsidRDefault="0052540D" w:rsidP="007E6156">
            <w:pPr>
              <w:snapToGrid w:val="0"/>
              <w:spacing w:after="0" w:line="240" w:lineRule="auto"/>
            </w:pPr>
            <w:hyperlink r:id="rId55" w:history="1">
              <w:r w:rsidR="003652A9" w:rsidRPr="003652A9">
                <w:rPr>
                  <w:rStyle w:val="Hyperlink"/>
                  <w:rFonts w:cs="Arial"/>
                  <w:color w:val="auto"/>
                </w:rPr>
                <w:t>S1-180358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A9" w:rsidRPr="003652A9" w:rsidRDefault="003652A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A9" w:rsidRPr="003652A9" w:rsidRDefault="003652A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Smart Farming use case – 5G system to support protection against animal poaching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A9" w:rsidRPr="003652A9" w:rsidRDefault="003652A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A9" w:rsidRPr="003652A9" w:rsidRDefault="003652A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Revision of S1-180029.</w:t>
            </w:r>
          </w:p>
        </w:tc>
      </w:tr>
      <w:tr w:rsidR="00BE702A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BE702A" w:rsidRPr="00366E4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S1-180107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 xml:space="preserve">CAV – communication use case for (off-shore) wind </w:t>
            </w:r>
            <w:r w:rsidRPr="00366E47">
              <w:rPr>
                <w:rFonts w:eastAsia="Times New Roman" w:cs="Arial"/>
                <w:szCs w:val="18"/>
                <w:lang w:eastAsia="ar-SA"/>
              </w:rPr>
              <w:lastRenderedPageBreak/>
              <w:t>farm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lastRenderedPageBreak/>
              <w:t>Revised to S1-</w:t>
            </w:r>
            <w:r w:rsidRPr="00366E47">
              <w:rPr>
                <w:rFonts w:eastAsia="Times New Roman" w:cs="Arial"/>
                <w:szCs w:val="18"/>
                <w:lang w:eastAsia="ar-SA"/>
              </w:rPr>
              <w:lastRenderedPageBreak/>
              <w:t>180359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66E47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4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52540D" w:rsidP="007E6156">
            <w:pPr>
              <w:snapToGrid w:val="0"/>
              <w:spacing w:after="0" w:line="240" w:lineRule="auto"/>
            </w:pPr>
            <w:hyperlink r:id="rId57" w:history="1">
              <w:r w:rsidR="00366E47" w:rsidRPr="00366E47">
                <w:rPr>
                  <w:rStyle w:val="Hyperlink"/>
                  <w:rFonts w:cs="Arial"/>
                  <w:color w:val="auto"/>
                </w:rPr>
                <w:t>S1-180359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CAV – communication use case for (off-shore) wind farm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Revision of S1-180107.</w:t>
            </w:r>
          </w:p>
        </w:tc>
      </w:tr>
      <w:tr w:rsidR="00BE702A" w:rsidRPr="00262921" w:rsidTr="00BE089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08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BE702A" w:rsidRPr="00BE08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S1-180081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China Southern Power Grid Co., Ltd,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 xml:space="preserve">Use Case Application of </w:t>
            </w:r>
            <w:r w:rsidRPr="00BE0897">
              <w:rPr>
                <w:rFonts w:eastAsia="Times New Roman" w:cs="Arial" w:hint="eastAsia"/>
                <w:szCs w:val="18"/>
                <w:lang w:eastAsia="ar-SA"/>
              </w:rPr>
              <w:t>Differen</w:t>
            </w:r>
            <w:r w:rsidRPr="00BE0897">
              <w:rPr>
                <w:rFonts w:eastAsia="Times New Roman" w:cs="Arial"/>
                <w:szCs w:val="18"/>
                <w:lang w:eastAsia="ar-SA"/>
              </w:rPr>
              <w:t>tial</w:t>
            </w:r>
            <w:r w:rsidRPr="00BE0897">
              <w:rPr>
                <w:rFonts w:eastAsia="Times New Roman" w:cs="Arial" w:hint="eastAsia"/>
                <w:szCs w:val="18"/>
                <w:lang w:eastAsia="ar-SA"/>
              </w:rPr>
              <w:t xml:space="preserve"> Protection in Distribution Network of </w:t>
            </w:r>
            <w:r w:rsidRPr="00BE0897">
              <w:rPr>
                <w:rFonts w:eastAsia="Times New Roman" w:cs="Arial"/>
                <w:szCs w:val="18"/>
                <w:lang w:eastAsia="ar-SA"/>
              </w:rPr>
              <w:t>S</w:t>
            </w:r>
            <w:r w:rsidRPr="00BE0897">
              <w:rPr>
                <w:rFonts w:eastAsia="Times New Roman" w:cs="Arial" w:hint="eastAsia"/>
                <w:szCs w:val="18"/>
                <w:lang w:eastAsia="ar-SA"/>
              </w:rPr>
              <w:t xml:space="preserve">mart </w:t>
            </w:r>
            <w:r w:rsidRPr="00BE0897">
              <w:rPr>
                <w:rFonts w:eastAsia="Times New Roman" w:cs="Arial"/>
                <w:szCs w:val="18"/>
                <w:lang w:eastAsia="ar-SA"/>
              </w:rPr>
              <w:t>G</w:t>
            </w:r>
            <w:r w:rsidRPr="00BE0897">
              <w:rPr>
                <w:rFonts w:eastAsia="Times New Roman" w:cs="Arial" w:hint="eastAsia"/>
                <w:szCs w:val="18"/>
                <w:lang w:eastAsia="ar-SA"/>
              </w:rPr>
              <w:t>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Revised to S1-180356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E089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0897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08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52540D" w:rsidP="007E6156">
            <w:pPr>
              <w:snapToGrid w:val="0"/>
              <w:spacing w:after="0" w:line="240" w:lineRule="auto"/>
            </w:pPr>
            <w:hyperlink r:id="rId59" w:history="1">
              <w:r w:rsidR="00BE0897" w:rsidRPr="00BE0897">
                <w:rPr>
                  <w:rStyle w:val="Hyperlink"/>
                  <w:rFonts w:cs="Arial"/>
                  <w:color w:val="auto"/>
                </w:rPr>
                <w:t>S1-180356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China Southern Power Grid Co., Ltd,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Use Case Application of Differential Protection in Distribution Network of Smart Grid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97" w:rsidRPr="00BE0897" w:rsidRDefault="00BE089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0897">
              <w:rPr>
                <w:rFonts w:eastAsia="Times New Roman" w:cs="Arial"/>
                <w:szCs w:val="18"/>
                <w:lang w:eastAsia="ar-SA"/>
              </w:rPr>
              <w:t>Revision of S1-180081.</w:t>
            </w:r>
          </w:p>
        </w:tc>
      </w:tr>
      <w:tr w:rsidR="00BE702A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BE702A" w:rsidRPr="00366E4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S1-180121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CAV – communication monitoring, diagnosis and error analysis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Revised to S1-180490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66E47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47" w:rsidRPr="00366E47" w:rsidRDefault="0052540D" w:rsidP="007E6156">
            <w:pPr>
              <w:snapToGrid w:val="0"/>
              <w:spacing w:after="0" w:line="240" w:lineRule="auto"/>
            </w:pPr>
            <w:hyperlink r:id="rId61" w:history="1">
              <w:r w:rsidR="00366E47" w:rsidRPr="00366E47">
                <w:rPr>
                  <w:rStyle w:val="Hyperlink"/>
                  <w:rFonts w:cs="Arial"/>
                  <w:color w:val="auto"/>
                </w:rPr>
                <w:t>S1-180490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CAV – communication monitoring, diagnosis and error analysis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Revised to S1-180361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Revision of S1-180121.</w:t>
            </w:r>
          </w:p>
        </w:tc>
      </w:tr>
      <w:tr w:rsidR="00366E47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52540D" w:rsidP="007E6156">
            <w:pPr>
              <w:snapToGrid w:val="0"/>
              <w:spacing w:after="0" w:line="240" w:lineRule="auto"/>
              <w:rPr>
                <w:rFonts w:cs="Arial"/>
              </w:rPr>
            </w:pPr>
            <w:hyperlink r:id="rId62" w:history="1">
              <w:r w:rsidR="00366E47" w:rsidRPr="00366E47">
                <w:rPr>
                  <w:rStyle w:val="Hyperlink"/>
                  <w:rFonts w:cs="Arial"/>
                  <w:color w:val="auto"/>
                </w:rPr>
                <w:t>S1-180361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CAV – communication monitoring, diagnosis and error analysis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i/>
                <w:szCs w:val="18"/>
                <w:lang w:eastAsia="ar-SA"/>
              </w:rPr>
              <w:t>Revision of S1-180121.</w:t>
            </w:r>
          </w:p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Revision of S1-180490.</w:t>
            </w:r>
          </w:p>
        </w:tc>
      </w:tr>
      <w:tr w:rsidR="00BE702A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BE702A" w:rsidRPr="00366E4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S1-180118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CAV – predictive train control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Revised to S1-180360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6E47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66E47" w:rsidRPr="00262921" w:rsidTr="00366E47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52540D" w:rsidP="007E6156">
            <w:pPr>
              <w:snapToGrid w:val="0"/>
              <w:spacing w:after="0" w:line="240" w:lineRule="auto"/>
            </w:pPr>
            <w:hyperlink r:id="rId64" w:history="1">
              <w:r w:rsidR="00366E47" w:rsidRPr="00366E47">
                <w:rPr>
                  <w:rStyle w:val="Hyperlink"/>
                  <w:rFonts w:cs="Arial"/>
                  <w:color w:val="auto"/>
                </w:rPr>
                <w:t>S1-180360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CAV – predictive train control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7" w:rsidRPr="00366E47" w:rsidRDefault="00366E47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47">
              <w:rPr>
                <w:rFonts w:eastAsia="Times New Roman" w:cs="Arial"/>
                <w:szCs w:val="18"/>
                <w:lang w:eastAsia="ar-SA"/>
              </w:rPr>
              <w:t>Revision of S1-180118.</w:t>
            </w:r>
          </w:p>
        </w:tc>
      </w:tr>
      <w:tr w:rsidR="00BE702A" w:rsidRPr="00B04844" w:rsidTr="003652A9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E702A" w:rsidRPr="00F45489" w:rsidRDefault="00BE702A" w:rsidP="007E615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Discussion</w:t>
            </w:r>
          </w:p>
        </w:tc>
      </w:tr>
      <w:tr w:rsidR="00BE702A" w:rsidRPr="00262921" w:rsidTr="003652A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52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BE702A" w:rsidRPr="003652A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S1-180021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Discussion on CAV performance requirements (KPIs)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3652A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2A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3652A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B81C05" w:rsidTr="00BE702A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E702A" w:rsidRPr="00B81C05" w:rsidRDefault="00BE702A" w:rsidP="007E6156">
            <w:pPr>
              <w:pStyle w:val="Heading3"/>
              <w:numPr>
                <w:ilvl w:val="2"/>
                <w:numId w:val="1"/>
              </w:numPr>
              <w:tabs>
                <w:tab w:val="left" w:pos="567"/>
              </w:tabs>
              <w:ind w:right="0"/>
            </w:pPr>
            <w:r w:rsidRPr="00C772D8">
              <w:t xml:space="preserve">CAV+5GLAN </w:t>
            </w:r>
            <w:r>
              <w:t>drafting session information and FS_CAV output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52540D" w:rsidP="007E6156">
            <w:pPr>
              <w:snapToGrid w:val="0"/>
              <w:spacing w:after="0" w:line="240" w:lineRule="auto"/>
            </w:pPr>
            <w:hyperlink r:id="rId66" w:history="1">
              <w:r w:rsidR="00BE702A" w:rsidRPr="005571B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S1-180243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(Siemens)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TR22.804v1.1.0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52540D" w:rsidP="007E6156">
            <w:pPr>
              <w:snapToGrid w:val="0"/>
              <w:spacing w:after="0" w:line="240" w:lineRule="auto"/>
            </w:pPr>
            <w:hyperlink r:id="rId67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S1-180128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(Siemens)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TR22.804v1.1.0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BE702A" w:rsidRPr="0026292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S1-180127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Presentation of Report to TSG SA#78: TR22.804, Version 2.0.0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042C8" w:rsidRDefault="0052540D" w:rsidP="007E6156">
            <w:pPr>
              <w:snapToGrid w:val="0"/>
              <w:spacing w:after="0" w:line="240" w:lineRule="auto"/>
            </w:pPr>
            <w:hyperlink r:id="rId69" w:history="1">
              <w:r w:rsidR="00BE702A" w:rsidRPr="00D042C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S1-180284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 and 5GLAN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042C8" w:rsidRDefault="0052540D" w:rsidP="007E6156">
            <w:pPr>
              <w:snapToGrid w:val="0"/>
              <w:spacing w:after="0" w:line="240" w:lineRule="auto"/>
            </w:pPr>
            <w:hyperlink r:id="rId70" w:history="1">
              <w:r w:rsidR="00BE702A" w:rsidRPr="00D042C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S1-180285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 and 5GLAN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B04844" w:rsidTr="00BE702A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BE702A" w:rsidRPr="00F45489" w:rsidRDefault="00BE702A" w:rsidP="007E6156">
            <w:pPr>
              <w:pStyle w:val="Heading2"/>
            </w:pPr>
            <w:r w:rsidRPr="009504CA">
              <w:t>FS_5GLAN</w:t>
            </w:r>
            <w:r>
              <w:t xml:space="preserve">: </w:t>
            </w:r>
            <w:r w:rsidRPr="009504CA">
              <w:t>Study on LAN Support in 5G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SP-170456</w:t>
            </w:r>
            <w:r>
              <w:rPr>
                <w:bCs/>
              </w:rPr>
              <w:t>]</w:t>
            </w:r>
          </w:p>
        </w:tc>
      </w:tr>
      <w:tr w:rsidR="00BE702A" w:rsidRPr="00B04844" w:rsidTr="00E46208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E702A" w:rsidRPr="004067FF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E702A" w:rsidRPr="00411066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22.821v1.0.0</w:t>
            </w:r>
          </w:p>
          <w:p w:rsidR="00BE702A" w:rsidRPr="00411066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BE702A" w:rsidRPr="004070E3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65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E702A" w:rsidRPr="004070E3" w:rsidRDefault="00BE702A" w:rsidP="007E615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E702A" w:rsidRPr="00262921" w:rsidTr="00E4620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E46208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620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E46208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1" w:history="1">
              <w:r w:rsidR="00BE702A" w:rsidRPr="00E46208">
                <w:rPr>
                  <w:rStyle w:val="Hyperlink"/>
                  <w:rFonts w:cs="Arial"/>
                  <w:color w:val="auto"/>
                </w:rPr>
                <w:t>S1-180023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E46208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6208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E46208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6208">
              <w:rPr>
                <w:rFonts w:eastAsia="Times New Roman" w:cs="Arial"/>
                <w:szCs w:val="18"/>
                <w:lang w:eastAsia="ar-SA"/>
              </w:rPr>
              <w:t>Proposed clarifications of 5GLAN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E46208" w:rsidRDefault="00E4620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6208">
              <w:rPr>
                <w:rFonts w:eastAsia="Times New Roman" w:cs="Arial"/>
                <w:szCs w:val="18"/>
                <w:lang w:eastAsia="ar-SA"/>
              </w:rPr>
              <w:t>Revised to S1-180340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E46208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46208" w:rsidRPr="00262921" w:rsidTr="001044DF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208" w:rsidRPr="00E46208" w:rsidRDefault="00E4620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620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208" w:rsidRPr="00E46208" w:rsidRDefault="0052540D" w:rsidP="007E6156">
            <w:pPr>
              <w:snapToGrid w:val="0"/>
              <w:spacing w:after="0" w:line="240" w:lineRule="auto"/>
            </w:pPr>
            <w:hyperlink r:id="rId72" w:history="1">
              <w:r w:rsidR="00E46208" w:rsidRPr="00E46208">
                <w:rPr>
                  <w:rStyle w:val="Hyperlink"/>
                  <w:rFonts w:cs="Arial"/>
                  <w:color w:val="auto"/>
                </w:rPr>
                <w:t>S1-180340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208" w:rsidRPr="00E46208" w:rsidRDefault="00E4620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6208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208" w:rsidRPr="00E46208" w:rsidRDefault="00E4620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6208">
              <w:rPr>
                <w:rFonts w:eastAsia="Times New Roman" w:cs="Arial"/>
                <w:szCs w:val="18"/>
                <w:lang w:eastAsia="ar-SA"/>
              </w:rPr>
              <w:t>Proposed clarifications of 5GLAN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208" w:rsidRPr="00E46208" w:rsidRDefault="00E4620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208" w:rsidRPr="00E46208" w:rsidRDefault="00E4620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6208">
              <w:rPr>
                <w:rFonts w:eastAsia="Times New Roman" w:cs="Arial"/>
                <w:szCs w:val="18"/>
                <w:lang w:eastAsia="ar-SA"/>
              </w:rPr>
              <w:t>Revision of S1-180023.</w:t>
            </w:r>
          </w:p>
        </w:tc>
      </w:tr>
      <w:tr w:rsidR="00BE702A" w:rsidRPr="00262921" w:rsidTr="001044DF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44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3" w:history="1">
              <w:r w:rsidR="00BE702A" w:rsidRPr="001044DF">
                <w:rPr>
                  <w:rStyle w:val="Hyperlink"/>
                  <w:rFonts w:cs="Arial"/>
                  <w:color w:val="auto"/>
                </w:rPr>
                <w:t>S1-180073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Clarification on subscription aspects in use case 5.2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Revised to S1-180341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044DF" w:rsidRPr="00262921" w:rsidTr="00FA676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44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52540D" w:rsidP="007E6156">
            <w:pPr>
              <w:snapToGrid w:val="0"/>
              <w:spacing w:after="0" w:line="240" w:lineRule="auto"/>
            </w:pPr>
            <w:hyperlink r:id="rId74" w:history="1">
              <w:r w:rsidR="001044DF" w:rsidRPr="001044DF">
                <w:rPr>
                  <w:rStyle w:val="Hyperlink"/>
                  <w:rFonts w:cs="Arial"/>
                  <w:color w:val="auto"/>
                </w:rPr>
                <w:t>S1-180341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Clarification on subscription aspects in use case 5.2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Revision of S1-180073.</w:t>
            </w:r>
          </w:p>
        </w:tc>
      </w:tr>
      <w:tr w:rsidR="00BE702A" w:rsidRPr="00262921" w:rsidTr="00FA676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A676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67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A6769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5" w:history="1">
              <w:r w:rsidR="00BE702A" w:rsidRPr="00FA6769">
                <w:rPr>
                  <w:rStyle w:val="Hyperlink"/>
                  <w:rFonts w:cs="Arial"/>
                  <w:color w:val="auto"/>
                </w:rPr>
                <w:t>S1-180074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A676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69">
              <w:rPr>
                <w:rFonts w:eastAsia="Times New Roman" w:cs="Arial"/>
                <w:szCs w:val="18"/>
                <w:lang w:eastAsia="ar-SA"/>
              </w:rPr>
              <w:t xml:space="preserve">Huawei, </w:t>
            </w:r>
            <w:proofErr w:type="spellStart"/>
            <w:r w:rsidRPr="00FA6769">
              <w:rPr>
                <w:rFonts w:eastAsia="Times New Roman" w:cs="Arial"/>
                <w:szCs w:val="18"/>
                <w:lang w:eastAsia="ar-SA"/>
              </w:rPr>
              <w:t>Hisilicon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A676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69">
              <w:rPr>
                <w:rFonts w:eastAsia="Times New Roman" w:cs="Arial"/>
                <w:szCs w:val="18"/>
                <w:lang w:eastAsia="ar-SA"/>
              </w:rPr>
              <w:t>Clarification on service continuity for private communication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A6769" w:rsidRDefault="00FA676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69">
              <w:rPr>
                <w:rFonts w:eastAsia="Times New Roman" w:cs="Arial"/>
                <w:szCs w:val="18"/>
                <w:lang w:eastAsia="ar-SA"/>
              </w:rPr>
              <w:t>Revised to S1-180350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A6769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A6769" w:rsidRPr="00262921" w:rsidTr="00FA6769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69" w:rsidRPr="00FA6769" w:rsidRDefault="00FA676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676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69" w:rsidRPr="00FA6769" w:rsidRDefault="0052540D" w:rsidP="007E6156">
            <w:pPr>
              <w:snapToGrid w:val="0"/>
              <w:spacing w:after="0" w:line="240" w:lineRule="auto"/>
            </w:pPr>
            <w:hyperlink r:id="rId76" w:history="1">
              <w:r w:rsidR="00FA6769" w:rsidRPr="00FA6769">
                <w:rPr>
                  <w:rStyle w:val="Hyperlink"/>
                  <w:rFonts w:cs="Arial"/>
                  <w:color w:val="auto"/>
                </w:rPr>
                <w:t>S1-180350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69" w:rsidRPr="00FA6769" w:rsidRDefault="00FA676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69">
              <w:rPr>
                <w:rFonts w:eastAsia="Times New Roman" w:cs="Arial"/>
                <w:szCs w:val="18"/>
                <w:lang w:eastAsia="ar-SA"/>
              </w:rPr>
              <w:t xml:space="preserve">Huawei, </w:t>
            </w:r>
            <w:proofErr w:type="spellStart"/>
            <w:r w:rsidRPr="00FA6769">
              <w:rPr>
                <w:rFonts w:eastAsia="Times New Roman" w:cs="Arial"/>
                <w:szCs w:val="18"/>
                <w:lang w:eastAsia="ar-SA"/>
              </w:rPr>
              <w:t>Hisilicon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69" w:rsidRPr="00FA6769" w:rsidRDefault="00FA676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69">
              <w:rPr>
                <w:rFonts w:eastAsia="Times New Roman" w:cs="Arial"/>
                <w:szCs w:val="18"/>
                <w:lang w:eastAsia="ar-SA"/>
              </w:rPr>
              <w:t>Clarification on service continuity for private communication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69" w:rsidRPr="00FA6769" w:rsidRDefault="00FA676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769" w:rsidRPr="00FA6769" w:rsidRDefault="00FA6769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6769">
              <w:rPr>
                <w:rFonts w:eastAsia="Times New Roman" w:cs="Arial"/>
                <w:szCs w:val="18"/>
                <w:lang w:eastAsia="ar-SA"/>
              </w:rPr>
              <w:t>Revision of S1-180074.</w:t>
            </w:r>
          </w:p>
        </w:tc>
      </w:tr>
      <w:tr w:rsidR="00BE702A" w:rsidRPr="00262921" w:rsidTr="001044DF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44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7" w:history="1">
              <w:r w:rsidR="00BE702A" w:rsidRPr="001044DF">
                <w:rPr>
                  <w:rStyle w:val="Hyperlink"/>
                  <w:rFonts w:cs="Arial"/>
                  <w:color w:val="auto"/>
                </w:rPr>
                <w:t>S1-180124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Use case for supporting discovery mechanism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Revised to S1-180342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1044DF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044DF" w:rsidRPr="00262921" w:rsidTr="0029144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44D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52540D" w:rsidP="007E6156">
            <w:pPr>
              <w:snapToGrid w:val="0"/>
              <w:spacing w:after="0" w:line="240" w:lineRule="auto"/>
            </w:pPr>
            <w:hyperlink r:id="rId78" w:history="1">
              <w:r w:rsidR="001044DF" w:rsidRPr="001044DF">
                <w:rPr>
                  <w:rStyle w:val="Hyperlink"/>
                  <w:rFonts w:cs="Arial"/>
                  <w:color w:val="auto"/>
                </w:rPr>
                <w:t>S1-180342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Use case for supporting discovery mechanism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4DF" w:rsidRPr="001044DF" w:rsidRDefault="001044DF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44DF">
              <w:rPr>
                <w:rFonts w:eastAsia="Times New Roman" w:cs="Arial"/>
                <w:szCs w:val="18"/>
                <w:lang w:eastAsia="ar-SA"/>
              </w:rPr>
              <w:t>Revision of S1-180124.</w:t>
            </w:r>
          </w:p>
        </w:tc>
      </w:tr>
      <w:tr w:rsidR="00BE702A" w:rsidRPr="00262921" w:rsidTr="0029144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14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BE702A" w:rsidRPr="0029144A">
                <w:rPr>
                  <w:rStyle w:val="Hyperlink"/>
                  <w:rFonts w:cs="Arial"/>
                  <w:color w:val="auto"/>
                </w:rPr>
                <w:t>S1-180169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 xml:space="preserve">Use case on </w:t>
            </w:r>
            <w:r w:rsidRPr="0029144A">
              <w:rPr>
                <w:rFonts w:eastAsia="Times New Roman" w:cs="Arial" w:hint="eastAsia"/>
                <w:szCs w:val="18"/>
                <w:lang w:eastAsia="ar-SA"/>
              </w:rPr>
              <w:t>d</w:t>
            </w:r>
            <w:r w:rsidRPr="0029144A">
              <w:rPr>
                <w:rFonts w:eastAsia="Times New Roman" w:cs="Arial"/>
                <w:szCs w:val="18"/>
                <w:lang w:eastAsia="ar-SA"/>
              </w:rPr>
              <w:t xml:space="preserve">ynamic </w:t>
            </w:r>
            <w:bookmarkStart w:id="3" w:name="OLE_LINK26"/>
            <w:bookmarkStart w:id="4" w:name="OLE_LINK27"/>
            <w:r w:rsidRPr="0029144A">
              <w:rPr>
                <w:rFonts w:eastAsia="Times New Roman" w:cs="Arial" w:hint="eastAsia"/>
                <w:szCs w:val="18"/>
                <w:lang w:eastAsia="ar-SA"/>
              </w:rPr>
              <w:t xml:space="preserve">creating and </w:t>
            </w:r>
            <w:bookmarkEnd w:id="3"/>
            <w:bookmarkEnd w:id="4"/>
            <w:r w:rsidRPr="0029144A">
              <w:rPr>
                <w:rFonts w:eastAsia="Times New Roman" w:cs="Arial" w:hint="eastAsia"/>
                <w:szCs w:val="18"/>
                <w:lang w:eastAsia="ar-SA"/>
              </w:rPr>
              <w:t xml:space="preserve">joining </w:t>
            </w:r>
            <w:r w:rsidRPr="0029144A">
              <w:rPr>
                <w:rFonts w:eastAsia="Times New Roman" w:cs="Arial"/>
                <w:szCs w:val="18"/>
                <w:lang w:eastAsia="ar-SA"/>
              </w:rPr>
              <w:t xml:space="preserve">in a 3GPP private </w:t>
            </w:r>
            <w:r w:rsidRPr="0029144A">
              <w:rPr>
                <w:rFonts w:eastAsia="Times New Roman" w:cs="Arial" w:hint="eastAsia"/>
                <w:szCs w:val="18"/>
                <w:lang w:eastAsia="ar-SA"/>
              </w:rPr>
              <w:t xml:space="preserve">multicast </w:t>
            </w:r>
            <w:r w:rsidRPr="0029144A">
              <w:rPr>
                <w:rFonts w:eastAsia="Times New Roman" w:cs="Arial"/>
                <w:szCs w:val="18"/>
                <w:lang w:eastAsia="ar-SA"/>
              </w:rPr>
              <w:t>communications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Revised to S1-180351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9144A" w:rsidRPr="00262921" w:rsidTr="0029144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14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52540D" w:rsidP="007E6156">
            <w:pPr>
              <w:snapToGrid w:val="0"/>
              <w:spacing w:after="0" w:line="240" w:lineRule="auto"/>
            </w:pPr>
            <w:hyperlink r:id="rId80" w:history="1">
              <w:r w:rsidR="0029144A" w:rsidRPr="0029144A">
                <w:rPr>
                  <w:rStyle w:val="Hyperlink"/>
                  <w:rFonts w:cs="Arial"/>
                  <w:color w:val="auto"/>
                </w:rPr>
                <w:t>S1-180351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Use case on dynamic creating and joining in a 3GPP private multicast communications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Revision of S1-180169.</w:t>
            </w:r>
          </w:p>
        </w:tc>
      </w:tr>
      <w:tr w:rsidR="00BE702A" w:rsidRPr="00262921" w:rsidTr="0029144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14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1" w:history="1">
              <w:r w:rsidR="00BE702A" w:rsidRPr="0029144A">
                <w:rPr>
                  <w:rStyle w:val="Hyperlink"/>
                  <w:rFonts w:cs="Arial"/>
                  <w:color w:val="auto"/>
                </w:rPr>
                <w:t>S1-180170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Use case on scaling up/down the 5G PVN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Revised to S1-180352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29144A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9144A" w:rsidRPr="00262921" w:rsidTr="0029144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14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52540D" w:rsidP="007E6156">
            <w:pPr>
              <w:snapToGrid w:val="0"/>
              <w:spacing w:after="0" w:line="240" w:lineRule="auto"/>
            </w:pPr>
            <w:hyperlink r:id="rId82" w:history="1">
              <w:r w:rsidR="0029144A" w:rsidRPr="0029144A">
                <w:rPr>
                  <w:rStyle w:val="Hyperlink"/>
                  <w:rFonts w:cs="Arial"/>
                  <w:color w:val="auto"/>
                </w:rPr>
                <w:t>S1-180352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Use case on scaling up/down the 5G PVN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44A" w:rsidRPr="0029144A" w:rsidRDefault="0029144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144A">
              <w:rPr>
                <w:rFonts w:eastAsia="Times New Roman" w:cs="Arial"/>
                <w:szCs w:val="18"/>
                <w:lang w:eastAsia="ar-SA"/>
              </w:rPr>
              <w:t>Revision of S1-180170.</w:t>
            </w:r>
          </w:p>
        </w:tc>
      </w:tr>
      <w:tr w:rsidR="00BE702A" w:rsidRPr="00262921" w:rsidTr="006C592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C59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59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C5926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3" w:history="1">
              <w:r w:rsidR="00BE702A" w:rsidRPr="006C5926">
                <w:rPr>
                  <w:rStyle w:val="Hyperlink"/>
                  <w:rFonts w:cs="Arial"/>
                  <w:color w:val="auto"/>
                </w:rPr>
                <w:t>S1-180192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C59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5926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C59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5926">
              <w:rPr>
                <w:rFonts w:eastAsia="Times New Roman" w:cs="Arial"/>
                <w:szCs w:val="18"/>
                <w:lang w:eastAsia="ar-SA"/>
              </w:rPr>
              <w:t>5GLAN TR 22.821 Restrict UE’</w:t>
            </w:r>
            <w:r w:rsidRPr="006C5926">
              <w:rPr>
                <w:rFonts w:eastAsia="Times New Roman" w:cs="Arial" w:hint="eastAsia"/>
                <w:szCs w:val="18"/>
                <w:lang w:eastAsia="ar-SA"/>
              </w:rPr>
              <w:t>s</w:t>
            </w:r>
            <w:r w:rsidRPr="006C5926">
              <w:rPr>
                <w:rFonts w:eastAsia="Times New Roman" w:cs="Arial"/>
                <w:szCs w:val="18"/>
                <w:lang w:eastAsia="ar-SA"/>
              </w:rPr>
              <w:t xml:space="preserve"> private communication based on UE's location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C5926" w:rsidRDefault="006C59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5926">
              <w:rPr>
                <w:rFonts w:eastAsia="Times New Roman" w:cs="Arial"/>
                <w:szCs w:val="18"/>
                <w:lang w:eastAsia="ar-SA"/>
              </w:rPr>
              <w:t>Revised to S1-180343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6C5926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C5926" w:rsidRPr="00262921" w:rsidTr="00B932F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926" w:rsidRPr="006C5926" w:rsidRDefault="006C59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59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926" w:rsidRPr="006C5926" w:rsidRDefault="0052540D" w:rsidP="007E6156">
            <w:pPr>
              <w:snapToGrid w:val="0"/>
              <w:spacing w:after="0" w:line="240" w:lineRule="auto"/>
            </w:pPr>
            <w:hyperlink r:id="rId84" w:history="1">
              <w:r w:rsidR="006C5926" w:rsidRPr="006C5926">
                <w:rPr>
                  <w:rStyle w:val="Hyperlink"/>
                  <w:rFonts w:cs="Arial"/>
                  <w:color w:val="auto"/>
                </w:rPr>
                <w:t>S1-180343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926" w:rsidRPr="006C5926" w:rsidRDefault="006C59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5926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926" w:rsidRPr="006C5926" w:rsidRDefault="006C59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5926">
              <w:rPr>
                <w:rFonts w:eastAsia="Times New Roman" w:cs="Arial"/>
                <w:szCs w:val="18"/>
                <w:lang w:eastAsia="ar-SA"/>
              </w:rPr>
              <w:t>5GLAN TR 22.821 Restrict UE’s private communication based on UE's location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926" w:rsidRPr="006C5926" w:rsidRDefault="006C59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926" w:rsidRPr="006C5926" w:rsidRDefault="006C5926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5926">
              <w:rPr>
                <w:rFonts w:eastAsia="Times New Roman" w:cs="Arial"/>
                <w:szCs w:val="18"/>
                <w:lang w:eastAsia="ar-SA"/>
              </w:rPr>
              <w:t>Revision of S1-180192.</w:t>
            </w:r>
          </w:p>
        </w:tc>
      </w:tr>
      <w:tr w:rsidR="00BE702A" w:rsidRPr="00262921" w:rsidTr="00B932F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32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5" w:history="1">
              <w:r w:rsidR="00BE702A" w:rsidRPr="00B932F4">
                <w:rPr>
                  <w:rStyle w:val="Hyperlink"/>
                  <w:rFonts w:cs="Arial"/>
                  <w:color w:val="auto"/>
                </w:rPr>
                <w:t>S1-180049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FS_5GLAN considerations for security and charging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Revised to S1-180344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932F4" w:rsidRPr="00262921" w:rsidTr="00B932F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32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52540D" w:rsidP="007E6156">
            <w:pPr>
              <w:snapToGrid w:val="0"/>
              <w:spacing w:after="0" w:line="240" w:lineRule="auto"/>
            </w:pPr>
            <w:hyperlink r:id="rId86" w:history="1">
              <w:r w:rsidR="00B932F4" w:rsidRPr="00B932F4">
                <w:rPr>
                  <w:rStyle w:val="Hyperlink"/>
                  <w:rFonts w:cs="Arial"/>
                  <w:color w:val="auto"/>
                </w:rPr>
                <w:t>S1-180344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FS_5GLAN considerations for security and charging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Revision of S1-180049.</w:t>
            </w:r>
          </w:p>
        </w:tc>
      </w:tr>
      <w:tr w:rsidR="00BE702A" w:rsidRPr="00262921" w:rsidTr="00B932F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32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7" w:history="1">
              <w:r w:rsidR="00BE702A" w:rsidRPr="00B932F4">
                <w:rPr>
                  <w:rStyle w:val="Hyperlink"/>
                  <w:rFonts w:cs="Arial"/>
                  <w:color w:val="auto"/>
                </w:rPr>
                <w:t>S1-180050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FS_5GLAN consolidated potential requirements for enterprise environment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Revised to S1-180345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932F4" w:rsidRDefault="00BC13B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 150</w:t>
            </w:r>
          </w:p>
        </w:tc>
      </w:tr>
      <w:tr w:rsidR="00B932F4" w:rsidRPr="00262921" w:rsidTr="00BC13B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932F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52540D" w:rsidP="007E6156">
            <w:pPr>
              <w:snapToGrid w:val="0"/>
              <w:spacing w:after="0" w:line="240" w:lineRule="auto"/>
            </w:pPr>
            <w:hyperlink r:id="rId88" w:history="1">
              <w:r w:rsidR="00B932F4" w:rsidRPr="00B932F4">
                <w:rPr>
                  <w:rStyle w:val="Hyperlink"/>
                  <w:rFonts w:cs="Arial"/>
                  <w:color w:val="auto"/>
                </w:rPr>
                <w:t>S1-180345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  <w:r w:rsidR="000E5FE1">
              <w:rPr>
                <w:rFonts w:eastAsia="Times New Roman" w:cs="Arial"/>
                <w:szCs w:val="18"/>
                <w:lang w:eastAsia="ar-SA"/>
              </w:rPr>
              <w:t>, 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FS_5GLAN consolidated potential requirements for enterprise environment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F4" w:rsidRPr="00B932F4" w:rsidRDefault="00B932F4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32F4">
              <w:rPr>
                <w:rFonts w:eastAsia="Times New Roman" w:cs="Arial"/>
                <w:szCs w:val="18"/>
                <w:lang w:eastAsia="ar-SA"/>
              </w:rPr>
              <w:t>Revision of S1-180050.</w:t>
            </w:r>
            <w:r w:rsidR="00BC13B8">
              <w:rPr>
                <w:rFonts w:eastAsia="Times New Roman" w:cs="Arial"/>
                <w:szCs w:val="18"/>
                <w:lang w:eastAsia="ar-SA"/>
              </w:rPr>
              <w:t xml:space="preserve"> (also merger of 050 and 150)</w:t>
            </w:r>
          </w:p>
        </w:tc>
      </w:tr>
      <w:tr w:rsidR="00BE702A" w:rsidRPr="00262921" w:rsidTr="00FD101D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C13B8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13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C13B8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9" w:history="1">
              <w:r w:rsidR="00BE702A" w:rsidRPr="00BC13B8">
                <w:rPr>
                  <w:rStyle w:val="Hyperlink"/>
                  <w:rFonts w:cs="Arial"/>
                  <w:color w:val="auto"/>
                </w:rPr>
                <w:t>S1-180150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C13B8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13B8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C13B8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13B8">
              <w:rPr>
                <w:rFonts w:eastAsia="Times New Roman" w:cs="Arial"/>
                <w:szCs w:val="18"/>
                <w:lang w:eastAsia="ar-SA"/>
              </w:rPr>
              <w:t>FS_5GLAN Potential Requirement Consolidation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C13B8" w:rsidRDefault="00BC13B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13B8">
              <w:rPr>
                <w:rFonts w:eastAsia="Times New Roman" w:cs="Arial"/>
                <w:szCs w:val="18"/>
                <w:lang w:eastAsia="ar-SA"/>
              </w:rPr>
              <w:t>Revised to S1-180345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BC13B8" w:rsidRDefault="00BC13B8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 050</w:t>
            </w:r>
          </w:p>
        </w:tc>
      </w:tr>
      <w:tr w:rsidR="00BE702A" w:rsidRPr="00262921" w:rsidTr="00FD101D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FD10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10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FD101D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0" w:history="1">
              <w:r w:rsidR="00BE702A" w:rsidRPr="00FD101D">
                <w:rPr>
                  <w:rStyle w:val="Hyperlink"/>
                  <w:rFonts w:cs="Arial"/>
                  <w:color w:val="auto"/>
                </w:rPr>
                <w:t>S1-180151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FD10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FD10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FS_5GLAN Conclusion and Recommendations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02A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E702A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D101D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E702A" w:rsidRPr="00262921" w:rsidTr="00FD101D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D10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10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D101D" w:rsidRDefault="0052540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BE702A" w:rsidRPr="00FD101D">
                <w:rPr>
                  <w:rStyle w:val="Hyperlink"/>
                  <w:rFonts w:cs="Arial"/>
                  <w:color w:val="auto"/>
                </w:rPr>
                <w:t>S1-180149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D10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D10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FS_5GLAN Editorial clean-up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Revised to S1-180353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FD10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D101D" w:rsidRPr="00262921" w:rsidTr="00FD101D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01D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10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01D" w:rsidRPr="00FD101D" w:rsidRDefault="0052540D" w:rsidP="007E6156">
            <w:pPr>
              <w:snapToGrid w:val="0"/>
              <w:spacing w:after="0" w:line="240" w:lineRule="auto"/>
            </w:pPr>
            <w:hyperlink r:id="rId92" w:history="1">
              <w:r w:rsidR="00FD101D" w:rsidRPr="00FD101D">
                <w:rPr>
                  <w:rStyle w:val="Hyperlink"/>
                  <w:rFonts w:cs="Arial"/>
                  <w:color w:val="auto"/>
                </w:rPr>
                <w:t>S1-180353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01D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01D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FS_5GLAN Editorial clean-up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01D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01D" w:rsidRPr="00FD101D" w:rsidRDefault="00FD101D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101D">
              <w:rPr>
                <w:rFonts w:eastAsia="Times New Roman" w:cs="Arial"/>
                <w:szCs w:val="18"/>
                <w:lang w:eastAsia="ar-SA"/>
              </w:rPr>
              <w:t>Revision of S1-180149.</w:t>
            </w:r>
          </w:p>
        </w:tc>
      </w:tr>
      <w:tr w:rsidR="00BE702A" w:rsidRPr="00B81C05" w:rsidTr="00BE702A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E702A" w:rsidRPr="00B81C05" w:rsidRDefault="00BE702A" w:rsidP="007E6156">
            <w:pPr>
              <w:pStyle w:val="Heading3"/>
            </w:pPr>
            <w:r>
              <w:t>FS_5GLAN output</w:t>
            </w:r>
          </w:p>
        </w:tc>
      </w:tr>
      <w:tr w:rsidR="00BE702A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571B2" w:rsidRDefault="0052540D" w:rsidP="007E615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3" w:history="1">
              <w:r w:rsidR="00BE702A" w:rsidRPr="005571B2">
                <w:rPr>
                  <w:rStyle w:val="Hyperlink"/>
                  <w:rFonts w:cs="Arial"/>
                </w:rPr>
                <w:t>S1-180244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TR22.821v1.1.0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571B2" w:rsidRDefault="0052540D" w:rsidP="007E615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4" w:history="1">
              <w:r w:rsidR="00BE702A" w:rsidRPr="005571B2">
                <w:rPr>
                  <w:rStyle w:val="Hyperlink"/>
                  <w:rFonts w:cs="Arial"/>
                </w:rPr>
                <w:t>S1-180245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TR22.821v1.1.0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7E615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E3725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80330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37257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50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# assigned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37257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0330</w:t>
            </w:r>
            <w:r w:rsidR="00E70D66">
              <w:rPr>
                <w:rFonts w:eastAsia="Arial Unicode MS" w:cs="Arial"/>
                <w:szCs w:val="18"/>
                <w:lang w:eastAsia="ar-SA"/>
              </w:rPr>
              <w:t xml:space="preserve"> Start;</w:t>
            </w:r>
            <w:r w:rsidR="00AB1DBE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>0379</w:t>
            </w:r>
            <w:r w:rsidR="00AB1DBE">
              <w:rPr>
                <w:rFonts w:eastAsia="Arial Unicode MS" w:cs="Arial"/>
                <w:szCs w:val="18"/>
                <w:lang w:eastAsia="ar-SA"/>
              </w:rPr>
              <w:t xml:space="preserve"> End;</w:t>
            </w: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07545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S1-1803</w:t>
            </w:r>
            <w:r w:rsidR="00B96C56">
              <w:rPr>
                <w:color w:val="1F497D"/>
              </w:rPr>
              <w:t>64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lastRenderedPageBreak/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7E61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96C56" w:rsidP="007E615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S1-180365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7E61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7E615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7E6156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075455" w:rsidP="007E615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S1-1803</w:t>
            </w:r>
            <w:r>
              <w:rPr>
                <w:rFonts w:hint="eastAsia"/>
                <w:color w:val="1F497D"/>
                <w:lang w:eastAsia="ko-KR"/>
              </w:rPr>
              <w:t>79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7E615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BE702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27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FS_CAV; 12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FS_5GLAN;</w:t>
            </w:r>
          </w:p>
          <w:p w:rsidR="007B3421" w:rsidRDefault="00576FCD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Discussion points: </w:t>
            </w:r>
          </w:p>
          <w:p w:rsidR="007B3421" w:rsidRDefault="00576FCD" w:rsidP="007B3421">
            <w:pPr>
              <w:numPr>
                <w:ilvl w:val="1"/>
                <w:numId w:val="4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CAV – merging PRs; deployment options, etc. </w:t>
            </w:r>
          </w:p>
          <w:p w:rsidR="007B3421" w:rsidRPr="007B3421" w:rsidRDefault="00576FCD" w:rsidP="007B3421">
            <w:pPr>
              <w:numPr>
                <w:ilvl w:val="1"/>
                <w:numId w:val="4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7B3421">
              <w:rPr>
                <w:rFonts w:eastAsia="Arial Unicode MS" w:cs="Arial"/>
                <w:i/>
                <w:szCs w:val="18"/>
              </w:rPr>
              <w:t>“local</w:t>
            </w:r>
            <w:r w:rsidR="007B3421">
              <w:rPr>
                <w:rFonts w:eastAsia="Arial Unicode MS" w:cs="Arial"/>
                <w:i/>
                <w:szCs w:val="18"/>
              </w:rPr>
              <w:t>/private</w:t>
            </w:r>
            <w:r w:rsidRPr="007B3421">
              <w:rPr>
                <w:rFonts w:eastAsia="Arial Unicode MS" w:cs="Arial"/>
                <w:i/>
                <w:szCs w:val="18"/>
              </w:rPr>
              <w:t xml:space="preserve"> network”; preparation for completing clauses using “agreed terminology” </w:t>
            </w:r>
            <w:r w:rsidR="000E5FE1">
              <w:rPr>
                <w:rFonts w:eastAsia="Arial Unicode MS" w:cs="Arial"/>
                <w:i/>
                <w:szCs w:val="18"/>
              </w:rPr>
              <w:t>(result in S1-180348, “exclusive network”)</w:t>
            </w:r>
          </w:p>
          <w:p w:rsidR="007737E3" w:rsidRDefault="00576FCD" w:rsidP="007B3421">
            <w:pPr>
              <w:numPr>
                <w:ilvl w:val="1"/>
                <w:numId w:val="4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5GLAN – categorization of PRs; definition of device in end-user side (i.e., UE vs. 5GLAN Device vs. device), etc.</w:t>
            </w:r>
            <w:r w:rsidR="000E5FE1">
              <w:rPr>
                <w:rFonts w:eastAsia="Arial Unicode MS" w:cs="Arial"/>
                <w:i/>
                <w:szCs w:val="18"/>
              </w:rPr>
              <w:t>; consolidation proposals = functional item-based classification vs. Use Case-based classification, functional item-based classification gained more support.</w:t>
            </w:r>
          </w:p>
          <w:p w:rsidR="007B3421" w:rsidRDefault="007B3421" w:rsidP="007B3421">
            <w:pPr>
              <w:numPr>
                <w:ilvl w:val="1"/>
                <w:numId w:val="4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S1-180021 Vodafone – proposed way-forward; as two of the proposals are considered business as usual, it was noted but SA1 delegates are kindly invited to have a look;</w:t>
            </w:r>
          </w:p>
          <w:p w:rsidR="00576FCD" w:rsidRDefault="00576FCD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Drafting group </w:t>
            </w:r>
            <w:r w:rsidR="000E5FE1">
              <w:rPr>
                <w:rFonts w:eastAsia="Arial Unicode MS" w:cs="Arial"/>
                <w:i/>
                <w:szCs w:val="18"/>
              </w:rPr>
              <w:t xml:space="preserve">created </w:t>
            </w:r>
            <w:bookmarkStart w:id="5" w:name="_GoBack"/>
            <w:bookmarkEnd w:id="5"/>
            <w:r>
              <w:rPr>
                <w:rFonts w:eastAsia="Arial Unicode MS" w:cs="Arial"/>
                <w:i/>
                <w:szCs w:val="18"/>
              </w:rPr>
              <w:t xml:space="preserve">a child break-out session for “CAV terminology”; Mr. Mark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Younge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(T-Mobile, previous Vice Chair) kindly volunteered to chair that session (Q4, Wed, Room E), which outcome will be summarized in S1-180348</w:t>
            </w:r>
            <w:r w:rsidR="00B96C56">
              <w:rPr>
                <w:rFonts w:eastAsia="Arial Unicode MS" w:cs="Arial"/>
                <w:i/>
                <w:szCs w:val="18"/>
              </w:rPr>
              <w:t xml:space="preserve"> (exclusive network)</w:t>
            </w:r>
            <w:r>
              <w:rPr>
                <w:rFonts w:eastAsia="Arial Unicode MS" w:cs="Arial"/>
                <w:i/>
                <w:szCs w:val="18"/>
              </w:rPr>
              <w:t>.</w:t>
            </w:r>
          </w:p>
          <w:p w:rsidR="00576FCD" w:rsidRPr="00894FB0" w:rsidRDefault="00576FCD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B96C5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Note: due to mistake in 334, 335, and 336, a new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# (362, 363, and 364) was assigned, respectively.</w:t>
            </w:r>
          </w:p>
        </w:tc>
      </w:tr>
      <w:tr w:rsidR="002F6B03" w:rsidRPr="00894FB0" w:rsidTr="00BE702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40D" w:rsidRDefault="0052540D" w:rsidP="002E015E">
      <w:pPr>
        <w:spacing w:after="0" w:line="240" w:lineRule="auto"/>
      </w:pPr>
      <w:r>
        <w:separator/>
      </w:r>
    </w:p>
  </w:endnote>
  <w:endnote w:type="continuationSeparator" w:id="0">
    <w:p w:rsidR="0052540D" w:rsidRDefault="0052540D" w:rsidP="002E015E">
      <w:pPr>
        <w:spacing w:after="0" w:line="240" w:lineRule="auto"/>
      </w:pPr>
      <w:r>
        <w:continuationSeparator/>
      </w:r>
    </w:p>
  </w:endnote>
  <w:endnote w:type="continuationNotice" w:id="1">
    <w:p w:rsidR="0052540D" w:rsidRDefault="005254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40D" w:rsidRDefault="0052540D" w:rsidP="002E015E">
      <w:pPr>
        <w:spacing w:after="0" w:line="240" w:lineRule="auto"/>
      </w:pPr>
      <w:r>
        <w:separator/>
      </w:r>
    </w:p>
  </w:footnote>
  <w:footnote w:type="continuationSeparator" w:id="0">
    <w:p w:rsidR="0052540D" w:rsidRDefault="0052540D" w:rsidP="002E015E">
      <w:pPr>
        <w:spacing w:after="0" w:line="240" w:lineRule="auto"/>
      </w:pPr>
      <w:r>
        <w:continuationSeparator/>
      </w:r>
    </w:p>
  </w:footnote>
  <w:footnote w:type="continuationNotice" w:id="1">
    <w:p w:rsidR="0052540D" w:rsidRDefault="005254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AC206B"/>
    <w:multiLevelType w:val="hybridMultilevel"/>
    <w:tmpl w:val="DA96398C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8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5"/>
  </w:num>
  <w:num w:numId="28">
    <w:abstractNumId w:val="10"/>
  </w:num>
  <w:num w:numId="29">
    <w:abstractNumId w:val="12"/>
  </w:num>
  <w:num w:numId="30">
    <w:abstractNumId w:val="32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8"/>
  </w:num>
  <w:num w:numId="43">
    <w:abstractNumId w:val="23"/>
  </w:num>
  <w:num w:numId="44">
    <w:abstractNumId w:val="11"/>
  </w:num>
  <w:num w:numId="45">
    <w:abstractNumId w:val="33"/>
  </w:num>
  <w:num w:numId="46">
    <w:abstractNumId w:val="31"/>
  </w:num>
  <w:num w:numId="47">
    <w:abstractNumId w:val="13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55"/>
    <w:rsid w:val="000754F9"/>
    <w:rsid w:val="000758B2"/>
    <w:rsid w:val="000760F2"/>
    <w:rsid w:val="00076E2F"/>
    <w:rsid w:val="00077071"/>
    <w:rsid w:val="00077376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0A3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5FE1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4DF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4FE1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9FA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713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ACB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44A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500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0AA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16A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BE"/>
    <w:rsid w:val="003646F1"/>
    <w:rsid w:val="00364767"/>
    <w:rsid w:val="00364BF4"/>
    <w:rsid w:val="00364C93"/>
    <w:rsid w:val="003652A9"/>
    <w:rsid w:val="0036539E"/>
    <w:rsid w:val="00365552"/>
    <w:rsid w:val="00365FF2"/>
    <w:rsid w:val="00366B44"/>
    <w:rsid w:val="00366E47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4DDE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4F3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BF9"/>
    <w:rsid w:val="00517C64"/>
    <w:rsid w:val="00521B57"/>
    <w:rsid w:val="005229C7"/>
    <w:rsid w:val="0052371E"/>
    <w:rsid w:val="00523948"/>
    <w:rsid w:val="00524127"/>
    <w:rsid w:val="005250A9"/>
    <w:rsid w:val="0052540D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6FCD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241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81F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926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07FE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772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69B"/>
    <w:rsid w:val="007B1F89"/>
    <w:rsid w:val="007B2309"/>
    <w:rsid w:val="007B267C"/>
    <w:rsid w:val="007B28FD"/>
    <w:rsid w:val="007B3421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156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5A4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424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478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126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370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51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2F4"/>
    <w:rsid w:val="00B933BE"/>
    <w:rsid w:val="00B93AF1"/>
    <w:rsid w:val="00B94474"/>
    <w:rsid w:val="00B956CE"/>
    <w:rsid w:val="00B96337"/>
    <w:rsid w:val="00B964D9"/>
    <w:rsid w:val="00B968C9"/>
    <w:rsid w:val="00B968DD"/>
    <w:rsid w:val="00B96C56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B35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3B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97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0EB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99E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5F8"/>
    <w:rsid w:val="00C83959"/>
    <w:rsid w:val="00C83DFE"/>
    <w:rsid w:val="00C8456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4E3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357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1BA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2DB2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333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208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5C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69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C7E99"/>
    <w:rsid w:val="00FD101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Fukuoka%202018\Docs\S1-180135.zip" TargetMode="External"/><Relationship Id="rId18" Type="http://schemas.openxmlformats.org/officeDocument/2006/relationships/hyperlink" Target="file:///D:\3GPP\SA1%20Fukuoka%202018\Docs\S1-180195.zip" TargetMode="External"/><Relationship Id="rId26" Type="http://schemas.openxmlformats.org/officeDocument/2006/relationships/hyperlink" Target="file:///D:\3GPP\SA1%20Fukuoka%202018\Docs\S1-180043.zip" TargetMode="External"/><Relationship Id="rId39" Type="http://schemas.openxmlformats.org/officeDocument/2006/relationships/hyperlink" Target="file:///D:\3GPP\SA1%20Fukuoka%202018\Docs\S1-180117.zip" TargetMode="External"/><Relationship Id="rId21" Type="http://schemas.openxmlformats.org/officeDocument/2006/relationships/hyperlink" Target="file:///D:\LTE\SA1\TSGS1_81_Fukuoka\Inbox\docs\S1-180334.zip" TargetMode="External"/><Relationship Id="rId34" Type="http://schemas.openxmlformats.org/officeDocument/2006/relationships/hyperlink" Target="file:///D:\LTE\SA1\TSGS1_81_Fukuoka\Inbox\docs\S1-180489.zip" TargetMode="External"/><Relationship Id="rId42" Type="http://schemas.openxmlformats.org/officeDocument/2006/relationships/hyperlink" Target="file:///D:\3GPP\SA1%20Fukuoka%202018\Docs\S1-180116.zip" TargetMode="External"/><Relationship Id="rId47" Type="http://schemas.openxmlformats.org/officeDocument/2006/relationships/hyperlink" Target="file:///D:\3GPP\SA1%20Fukuoka%202018\Docs\S1-180191.zip" TargetMode="External"/><Relationship Id="rId50" Type="http://schemas.openxmlformats.org/officeDocument/2006/relationships/hyperlink" Target="file:///D:\LTE\SA1\TSGS1_81_Fukuoka\Inbox\docs\S1-180354.zip" TargetMode="External"/><Relationship Id="rId55" Type="http://schemas.openxmlformats.org/officeDocument/2006/relationships/hyperlink" Target="file:///D:\LTE\SA1\TSGS1_81_Fukuoka\Inbox\docs\S1-180358.zip" TargetMode="External"/><Relationship Id="rId63" Type="http://schemas.openxmlformats.org/officeDocument/2006/relationships/hyperlink" Target="file:///D:\3GPP\SA1%20Fukuoka%202018\Docs\S1-180118.zip" TargetMode="External"/><Relationship Id="rId68" Type="http://schemas.openxmlformats.org/officeDocument/2006/relationships/hyperlink" Target="file:///D:\3GPP\SA1%20Fukuoka%202018\Docs\S1-180127.zip" TargetMode="External"/><Relationship Id="rId76" Type="http://schemas.openxmlformats.org/officeDocument/2006/relationships/hyperlink" Target="file:///D:\LTE\SA1\TSGS1_81_Fukuoka\Inbox\docs\S1-180350.zip" TargetMode="External"/><Relationship Id="rId84" Type="http://schemas.openxmlformats.org/officeDocument/2006/relationships/hyperlink" Target="file:///D:\LTE\SA1\TSGS1_81_Fukuoka\Inbox\docs\S1-180343.zip" TargetMode="External"/><Relationship Id="rId89" Type="http://schemas.openxmlformats.org/officeDocument/2006/relationships/hyperlink" Target="file:///D:\3GPP\SA1%20Fukuoka%202018\Docs\S1-180150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D:\3GPP\SA1%20Fukuoka%202018\Docs\S1-180023.zip" TargetMode="External"/><Relationship Id="rId92" Type="http://schemas.openxmlformats.org/officeDocument/2006/relationships/hyperlink" Target="file:///D:\LTE\SA1\TSGS1_81_Fukuoka\Inbox\docs\S1-18035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Fukuoka%202018\Docs\S1-180140.zip" TargetMode="External"/><Relationship Id="rId29" Type="http://schemas.openxmlformats.org/officeDocument/2006/relationships/hyperlink" Target="file:///D:\3GPP\SA1%20Fukuoka%202018\Docs\S1-180123.zip" TargetMode="External"/><Relationship Id="rId11" Type="http://schemas.openxmlformats.org/officeDocument/2006/relationships/hyperlink" Target="file:///D:\3GPP\SA1%20Fukuoka%202018\Docs\S1-180108.zip" TargetMode="External"/><Relationship Id="rId24" Type="http://schemas.openxmlformats.org/officeDocument/2006/relationships/hyperlink" Target="file:///D:\LTE\SA1\TSGS1_81_Fukuoka\Inbox\docs\S1-180335.zip" TargetMode="External"/><Relationship Id="rId32" Type="http://schemas.openxmlformats.org/officeDocument/2006/relationships/hyperlink" Target="file:///D:\LTE\SA1\TSGS1_81_Fukuoka\Inbox\docs\S1-180346.zip" TargetMode="External"/><Relationship Id="rId37" Type="http://schemas.openxmlformats.org/officeDocument/2006/relationships/hyperlink" Target="file:///D:\3GPP\SA1%20Fukuoka%202018\Docs\S1-180101.zip" TargetMode="External"/><Relationship Id="rId40" Type="http://schemas.openxmlformats.org/officeDocument/2006/relationships/hyperlink" Target="file:///D:\3GPP\SA1%20Fukuoka%202018\Docs\S1-180275.zip" TargetMode="External"/><Relationship Id="rId45" Type="http://schemas.openxmlformats.org/officeDocument/2006/relationships/hyperlink" Target="file:///D:\LTE\SA1\TSGS1_81_Fukuoka\Inbox\docs\S1-180357.zip" TargetMode="External"/><Relationship Id="rId53" Type="http://schemas.openxmlformats.org/officeDocument/2006/relationships/hyperlink" Target="file:///D:\LTE\SA1\TSGS1_81_Fukuoka\Inbox\docs\S1-180355.zip" TargetMode="External"/><Relationship Id="rId58" Type="http://schemas.openxmlformats.org/officeDocument/2006/relationships/hyperlink" Target="file:///D:\3GPP\SA1%20Fukuoka%202018\Docs\S1-180081.zip" TargetMode="External"/><Relationship Id="rId66" Type="http://schemas.openxmlformats.org/officeDocument/2006/relationships/hyperlink" Target="file:///D:\3GPP\SA1%20Fukuoka%202018\Docs\S1-180243.zip" TargetMode="External"/><Relationship Id="rId74" Type="http://schemas.openxmlformats.org/officeDocument/2006/relationships/hyperlink" Target="file:///D:\LTE\SA1\TSGS1_81_Fukuoka\Inbox\docs\S1-180341.zip" TargetMode="External"/><Relationship Id="rId79" Type="http://schemas.openxmlformats.org/officeDocument/2006/relationships/hyperlink" Target="file:///D:\3GPP\SA1%20Fukuoka%202018\Docs\S1-180169.zip" TargetMode="External"/><Relationship Id="rId87" Type="http://schemas.openxmlformats.org/officeDocument/2006/relationships/hyperlink" Target="file:///D:\3GPP\SA1%20Fukuoka%202018\Docs\S1-180050.zip" TargetMode="External"/><Relationship Id="rId5" Type="http://schemas.openxmlformats.org/officeDocument/2006/relationships/settings" Target="settings.xml"/><Relationship Id="rId61" Type="http://schemas.openxmlformats.org/officeDocument/2006/relationships/hyperlink" Target="file:///D:\LTE\SA1\TSGS1_81_Fukuoka\Inbox\docs\S1-180490.zip" TargetMode="External"/><Relationship Id="rId82" Type="http://schemas.openxmlformats.org/officeDocument/2006/relationships/hyperlink" Target="file:///D:\LTE\SA1\TSGS1_81_Fukuoka\Inbox\docs\S1-180352.zip" TargetMode="External"/><Relationship Id="rId90" Type="http://schemas.openxmlformats.org/officeDocument/2006/relationships/hyperlink" Target="file:///D:\3GPP\SA1%20Fukuoka%202018\Docs\S1-180151.zip" TargetMode="External"/><Relationship Id="rId95" Type="http://schemas.openxmlformats.org/officeDocument/2006/relationships/fontTable" Target="fontTable.xml"/><Relationship Id="rId19" Type="http://schemas.openxmlformats.org/officeDocument/2006/relationships/hyperlink" Target="file:///D:\LTE\SA1\TSGS1_81_Fukuoka\Inbox\docs\S1-180338.zip" TargetMode="External"/><Relationship Id="rId14" Type="http://schemas.openxmlformats.org/officeDocument/2006/relationships/hyperlink" Target="file:///D:\3GPP\SA1%20Fukuoka%202018\Docs\S1-180276.zip" TargetMode="External"/><Relationship Id="rId22" Type="http://schemas.openxmlformats.org/officeDocument/2006/relationships/hyperlink" Target="file:///D:\LTE\SA1\TSGS1_81_Fukuoka\Inbox\docs\S1-180362.zip" TargetMode="External"/><Relationship Id="rId27" Type="http://schemas.openxmlformats.org/officeDocument/2006/relationships/hyperlink" Target="file:///D:\LTE\SA1\TSGS1_81_Fukuoka\Inbox\docs\S1-180336.zip" TargetMode="External"/><Relationship Id="rId30" Type="http://schemas.openxmlformats.org/officeDocument/2006/relationships/hyperlink" Target="file:///D:\LTE\SA1\TSGS1_81_Fukuoka\Inbox\docs\S1-180339.zip" TargetMode="External"/><Relationship Id="rId35" Type="http://schemas.openxmlformats.org/officeDocument/2006/relationships/hyperlink" Target="file:///D:\LTE\SA1\TSGS1_81_Fukuoka\Inbox\docs\S1-180347.zip" TargetMode="External"/><Relationship Id="rId43" Type="http://schemas.openxmlformats.org/officeDocument/2006/relationships/hyperlink" Target="file:///D:\3GPP\SA1%20Fukuoka%202018\Docs\S1-180274.zip" TargetMode="External"/><Relationship Id="rId48" Type="http://schemas.openxmlformats.org/officeDocument/2006/relationships/hyperlink" Target="file:///D:\3GPP\SA1%20Fukuoka%202018\Docs\S1-180277.zip" TargetMode="External"/><Relationship Id="rId56" Type="http://schemas.openxmlformats.org/officeDocument/2006/relationships/hyperlink" Target="file:///D:\3GPP\SA1%20Fukuoka%202018\Docs\S1-180107.zip" TargetMode="External"/><Relationship Id="rId64" Type="http://schemas.openxmlformats.org/officeDocument/2006/relationships/hyperlink" Target="file:///D:\LTE\SA1\TSGS1_81_Fukuoka\Inbox\docs\S1-180360.zip" TargetMode="External"/><Relationship Id="rId69" Type="http://schemas.openxmlformats.org/officeDocument/2006/relationships/hyperlink" Target="file:///D:\3GPP\SA1%20Fukuoka%202018\docs\S1-180284.zip" TargetMode="External"/><Relationship Id="rId77" Type="http://schemas.openxmlformats.org/officeDocument/2006/relationships/hyperlink" Target="file:///D:\3GPP\SA1%20Fukuoka%202018\Docs\S1-180124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3GPP\SA1%20Fukuoka%202018\Docs\S1-180148.zip" TargetMode="External"/><Relationship Id="rId72" Type="http://schemas.openxmlformats.org/officeDocument/2006/relationships/hyperlink" Target="file:///D:\LTE\SA1\TSGS1_81_Fukuoka\Inbox\docs\S1-180340.zip" TargetMode="External"/><Relationship Id="rId80" Type="http://schemas.openxmlformats.org/officeDocument/2006/relationships/hyperlink" Target="file:///D:\LTE\SA1\TSGS1_81_Fukuoka\Inbox\docs\S1-180351.zip" TargetMode="External"/><Relationship Id="rId85" Type="http://schemas.openxmlformats.org/officeDocument/2006/relationships/hyperlink" Target="file:///D:\3GPP\SA1%20Fukuoka%202018\Docs\S1-180049.zip" TargetMode="External"/><Relationship Id="rId93" Type="http://schemas.openxmlformats.org/officeDocument/2006/relationships/hyperlink" Target="file:///D:\3GPP\SA1%20Fukuoka%202018\Docs\S1-180244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LTE\SA1\TSGS1_81_Fukuoka\Inbox\docs\S1-180331.zip" TargetMode="External"/><Relationship Id="rId17" Type="http://schemas.openxmlformats.org/officeDocument/2006/relationships/hyperlink" Target="file:///D:\LTE\SA1\TSGS1_81_Fukuoka\Inbox\docs\S1-180333.zip" TargetMode="External"/><Relationship Id="rId25" Type="http://schemas.openxmlformats.org/officeDocument/2006/relationships/hyperlink" Target="file:///D:\LTE\SA1\TSGS1_81_Fukuoka\Inbox\docs\S1-180363.zip" TargetMode="External"/><Relationship Id="rId33" Type="http://schemas.openxmlformats.org/officeDocument/2006/relationships/hyperlink" Target="file:///D:\3GPP\SA1%20Fukuoka%202018\Docs\S1-180119.zip" TargetMode="External"/><Relationship Id="rId38" Type="http://schemas.openxmlformats.org/officeDocument/2006/relationships/hyperlink" Target="file:///D:\LTE\SA1\TSGS1_81_Fukuoka\Inbox\docs\S1-180337.zip" TargetMode="External"/><Relationship Id="rId46" Type="http://schemas.openxmlformats.org/officeDocument/2006/relationships/hyperlink" Target="file:///D:\3GPP\SA1%20Fukuoka%202018\Docs\S1-180133.zip" TargetMode="External"/><Relationship Id="rId59" Type="http://schemas.openxmlformats.org/officeDocument/2006/relationships/hyperlink" Target="file:///D:\LTE\SA1\TSGS1_81_Fukuoka\Inbox\docs\S1-180356.zip" TargetMode="External"/><Relationship Id="rId67" Type="http://schemas.openxmlformats.org/officeDocument/2006/relationships/hyperlink" Target="file:///D:\3GPP\SA1%20Fukuoka%202018\Docs\S1-180128.zip" TargetMode="External"/><Relationship Id="rId20" Type="http://schemas.openxmlformats.org/officeDocument/2006/relationships/hyperlink" Target="file:///D:\3GPP\SA1%20Fukuoka%202018\Docs\S1-180042.zip" TargetMode="External"/><Relationship Id="rId41" Type="http://schemas.openxmlformats.org/officeDocument/2006/relationships/hyperlink" Target="file:///D:\LTE\SA1\TSGS1_81_Fukuoka\Inbox\docs\S1-180349.zip" TargetMode="External"/><Relationship Id="rId54" Type="http://schemas.openxmlformats.org/officeDocument/2006/relationships/hyperlink" Target="file:///D:\3GPP\SA1%20Fukuoka%202018\Docs\S1-180029.zip" TargetMode="External"/><Relationship Id="rId62" Type="http://schemas.openxmlformats.org/officeDocument/2006/relationships/hyperlink" Target="file:///D:\LTE\SA1\TSGS1_81_Fukuoka\Inbox\docs\S1-180361.zip" TargetMode="External"/><Relationship Id="rId70" Type="http://schemas.openxmlformats.org/officeDocument/2006/relationships/hyperlink" Target="file:///D:\3GPP\SA1%20Fukuoka%202018\docs\S1-180285.zip" TargetMode="External"/><Relationship Id="rId75" Type="http://schemas.openxmlformats.org/officeDocument/2006/relationships/hyperlink" Target="file:///D:\3GPP\SA1%20Fukuoka%202018\Docs\S1-180074.zip" TargetMode="External"/><Relationship Id="rId83" Type="http://schemas.openxmlformats.org/officeDocument/2006/relationships/hyperlink" Target="file:///D:\3GPP\SA1%20Fukuoka%202018\Docs\S1-180192.zip" TargetMode="External"/><Relationship Id="rId88" Type="http://schemas.openxmlformats.org/officeDocument/2006/relationships/hyperlink" Target="file:///D:\LTE\SA1\TSGS1_81_Fukuoka\Inbox\docs\S1-180345.zip" TargetMode="External"/><Relationship Id="rId91" Type="http://schemas.openxmlformats.org/officeDocument/2006/relationships/hyperlink" Target="file:///D:\3GPP\SA1%20Fukuoka%202018\Docs\S1-180149.zip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D:\LTE\SA1\TSGS1_81_Fukuoka\Inbox\docs\S1-180332.zip" TargetMode="External"/><Relationship Id="rId23" Type="http://schemas.openxmlformats.org/officeDocument/2006/relationships/hyperlink" Target="file:///D:\3GPP\SA1%20Fukuoka%202018\Docs\S1-180044.zip" TargetMode="External"/><Relationship Id="rId28" Type="http://schemas.openxmlformats.org/officeDocument/2006/relationships/hyperlink" Target="file:///D:\LTE\SA1\TSGS1_81_Fukuoka\Inbox\docs\S1-180364.zip" TargetMode="External"/><Relationship Id="rId36" Type="http://schemas.openxmlformats.org/officeDocument/2006/relationships/hyperlink" Target="file:///D:\3GPP\SA1%20Fukuoka%202018\Docs\S1-180147.zip" TargetMode="External"/><Relationship Id="rId49" Type="http://schemas.openxmlformats.org/officeDocument/2006/relationships/hyperlink" Target="file:///D:\3GPP\SA1%20Fukuoka%202018\Docs\S1-180051.zip" TargetMode="External"/><Relationship Id="rId57" Type="http://schemas.openxmlformats.org/officeDocument/2006/relationships/hyperlink" Target="file:///D:\LTE\SA1\TSGS1_81_Fukuoka\Inbox\docs\S1-180359.zip" TargetMode="External"/><Relationship Id="rId10" Type="http://schemas.openxmlformats.org/officeDocument/2006/relationships/hyperlink" Target="file:///D:\LTE\SA1\TSGS1_81_Fukuoka\Inbox\docs\S1-180330.zip" TargetMode="External"/><Relationship Id="rId31" Type="http://schemas.openxmlformats.org/officeDocument/2006/relationships/hyperlink" Target="file:///D:\3GPP\SA1%20Fukuoka%202018\Docs\S1-180120.zip" TargetMode="External"/><Relationship Id="rId44" Type="http://schemas.openxmlformats.org/officeDocument/2006/relationships/hyperlink" Target="file:///D:\3GPP\SA1%20Fukuoka%202018\Docs\S1-180126.zip" TargetMode="External"/><Relationship Id="rId52" Type="http://schemas.openxmlformats.org/officeDocument/2006/relationships/hyperlink" Target="file:///D:\3GPP\SA1%20Fukuoka%202018\Docs\S1-180028.zip" TargetMode="External"/><Relationship Id="rId60" Type="http://schemas.openxmlformats.org/officeDocument/2006/relationships/hyperlink" Target="file:///D:\3GPP\SA1%20Fukuoka%202018\Docs\S1-180121.zip" TargetMode="External"/><Relationship Id="rId65" Type="http://schemas.openxmlformats.org/officeDocument/2006/relationships/hyperlink" Target="file:///D:\3GPP\SA1%20Fukuoka%202018\Docs\S1-180021.zip" TargetMode="External"/><Relationship Id="rId73" Type="http://schemas.openxmlformats.org/officeDocument/2006/relationships/hyperlink" Target="file:///D:\3GPP\SA1%20Fukuoka%202018\Docs\S1-180073.zip" TargetMode="External"/><Relationship Id="rId78" Type="http://schemas.openxmlformats.org/officeDocument/2006/relationships/hyperlink" Target="file:///D:\LTE\SA1\TSGS1_81_Fukuoka\Inbox\docs\S1-180342.zip" TargetMode="External"/><Relationship Id="rId81" Type="http://schemas.openxmlformats.org/officeDocument/2006/relationships/hyperlink" Target="file:///D:\3GPP\SA1%20Fukuoka%202018\Docs\S1-180170.zip" TargetMode="External"/><Relationship Id="rId86" Type="http://schemas.openxmlformats.org/officeDocument/2006/relationships/hyperlink" Target="file:///D:\LTE\SA1\TSGS1_81_Fukuoka\Inbox\docs\S1-180344.zip" TargetMode="External"/><Relationship Id="rId94" Type="http://schemas.openxmlformats.org/officeDocument/2006/relationships/hyperlink" Target="file:///D:\3GPP\SA1%20Fukuoka%202018\Docs\S1-18024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3GPP\SA1%20Fukuoka%202018\Docs\S1-18012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A2D6-7A89-4060-A0BC-5B5F9059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12</TotalTime>
  <Pages>9</Pages>
  <Words>3308</Words>
  <Characters>18857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22121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5</cp:revision>
  <dcterms:created xsi:type="dcterms:W3CDTF">2018-02-07T23:12:00Z</dcterms:created>
  <dcterms:modified xsi:type="dcterms:W3CDTF">2018-02-08T00:54:00Z</dcterms:modified>
</cp:coreProperties>
</file>